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6AEE2B56" w:rsidR="00712562" w:rsidRPr="00EE7300" w:rsidRDefault="00285261" w:rsidP="602FCA69">
      <w:pPr>
        <w:pStyle w:val="Header"/>
        <w:tabs>
          <w:tab w:val="left" w:pos="6521"/>
        </w:tabs>
        <w:spacing w:after="60" w:line="288" w:lineRule="auto"/>
        <w:rPr>
          <w:rFonts w:ascii="Times New Roman" w:hAnsi="Times New Roman"/>
          <w:noProof w:val="0"/>
          <w:sz w:val="24"/>
          <w:szCs w:val="24"/>
          <w:lang w:val="en-US"/>
        </w:rPr>
      </w:pPr>
      <w:bookmarkStart w:id="0" w:name="OLE_LINK1"/>
      <w:bookmarkStart w:id="1" w:name="OLE_LINK2"/>
      <w:bookmarkStart w:id="2" w:name="OLE_LINK3"/>
      <w:r>
        <w:rPr>
          <w:rFonts w:ascii="Times New Roman" w:hAnsi="Times New Roman"/>
          <w:noProof w:val="0"/>
          <w:sz w:val="24"/>
          <w:szCs w:val="24"/>
          <w:lang w:val="en-US"/>
        </w:rPr>
        <w:t>3GPP TSG RAN WG1 #11</w:t>
      </w:r>
      <w:r w:rsidR="007C2B98">
        <w:rPr>
          <w:rFonts w:ascii="Times New Roman" w:hAnsi="Times New Roman"/>
          <w:noProof w:val="0"/>
          <w:sz w:val="24"/>
          <w:szCs w:val="24"/>
          <w:lang w:val="en-US"/>
        </w:rPr>
        <w:t>5</w:t>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006E206E" w:rsidRPr="00EE7300">
        <w:rPr>
          <w:rFonts w:ascii="Times New Roman" w:hAnsi="Times New Roman"/>
        </w:rPr>
        <w:tab/>
      </w:r>
      <w:r w:rsidR="006E206E" w:rsidRPr="00EE7300">
        <w:rPr>
          <w:rFonts w:ascii="Times New Roman" w:hAnsi="Times New Roman"/>
        </w:rPr>
        <w:tab/>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30EF70A9" w:rsidRPr="00AE36E4">
        <w:rPr>
          <w:rFonts w:ascii="Times New Roman" w:hAnsi="Times New Roman"/>
          <w:noProof w:val="0"/>
          <w:sz w:val="24"/>
          <w:szCs w:val="24"/>
          <w:lang w:val="en-US"/>
        </w:rPr>
        <w:t>R1-</w:t>
      </w:r>
      <w:r w:rsidR="00A80712" w:rsidRPr="00AE36E4">
        <w:rPr>
          <w:rFonts w:ascii="Times New Roman" w:hAnsi="Times New Roman"/>
          <w:noProof w:val="0"/>
          <w:sz w:val="24"/>
          <w:szCs w:val="24"/>
          <w:lang w:val="en-US"/>
        </w:rPr>
        <w:t>23</w:t>
      </w:r>
      <w:r w:rsidR="00AE36E4" w:rsidRPr="00AE36E4">
        <w:rPr>
          <w:rFonts w:ascii="Times New Roman" w:hAnsi="Times New Roman"/>
          <w:noProof w:val="0"/>
          <w:sz w:val="24"/>
          <w:szCs w:val="24"/>
          <w:lang w:val="en-US"/>
        </w:rPr>
        <w:t>11852</w:t>
      </w:r>
    </w:p>
    <w:p w14:paraId="68FF7C2F" w14:textId="1C1B5C7E" w:rsidR="00883DF8" w:rsidRPr="006F0ABD" w:rsidRDefault="007C2B98" w:rsidP="00883DF8">
      <w:pPr>
        <w:tabs>
          <w:tab w:val="left" w:pos="1985"/>
        </w:tabs>
        <w:spacing w:after="60" w:line="288" w:lineRule="auto"/>
        <w:rPr>
          <w:b/>
          <w:sz w:val="24"/>
          <w:szCs w:val="24"/>
        </w:rPr>
      </w:pPr>
      <w:r>
        <w:rPr>
          <w:b/>
          <w:sz w:val="24"/>
          <w:szCs w:val="24"/>
        </w:rPr>
        <w:t>Chicago</w:t>
      </w:r>
      <w:r w:rsidR="008310C0" w:rsidRPr="008310C0">
        <w:rPr>
          <w:b/>
          <w:sz w:val="24"/>
          <w:szCs w:val="24"/>
        </w:rPr>
        <w:t>,</w:t>
      </w:r>
      <w:r>
        <w:rPr>
          <w:b/>
          <w:sz w:val="24"/>
          <w:szCs w:val="24"/>
        </w:rPr>
        <w:t xml:space="preserve"> IL,</w:t>
      </w:r>
      <w:r w:rsidR="008310C0" w:rsidRPr="008310C0">
        <w:rPr>
          <w:b/>
          <w:sz w:val="24"/>
          <w:szCs w:val="24"/>
        </w:rPr>
        <w:t xml:space="preserve"> </w:t>
      </w:r>
      <w:r>
        <w:rPr>
          <w:b/>
          <w:sz w:val="24"/>
          <w:szCs w:val="24"/>
        </w:rPr>
        <w:t>USA</w:t>
      </w:r>
      <w:r w:rsidR="008310C0" w:rsidRPr="008310C0">
        <w:rPr>
          <w:b/>
          <w:sz w:val="24"/>
          <w:szCs w:val="24"/>
        </w:rPr>
        <w:t xml:space="preserve">, </w:t>
      </w:r>
      <w:r>
        <w:rPr>
          <w:b/>
          <w:sz w:val="24"/>
          <w:szCs w:val="24"/>
        </w:rPr>
        <w:t>November</w:t>
      </w:r>
      <w:r w:rsidR="008310C0" w:rsidRPr="008310C0">
        <w:rPr>
          <w:b/>
          <w:sz w:val="24"/>
          <w:szCs w:val="24"/>
        </w:rPr>
        <w:t xml:space="preserve"> </w:t>
      </w:r>
      <w:r>
        <w:rPr>
          <w:b/>
          <w:sz w:val="24"/>
          <w:szCs w:val="24"/>
        </w:rPr>
        <w:t>13</w:t>
      </w:r>
      <w:r w:rsidR="008310C0" w:rsidRPr="0056373A">
        <w:rPr>
          <w:b/>
          <w:sz w:val="24"/>
          <w:szCs w:val="24"/>
          <w:vertAlign w:val="superscript"/>
        </w:rPr>
        <w:t>th</w:t>
      </w:r>
      <w:r w:rsidR="008310C0" w:rsidRPr="008310C0">
        <w:rPr>
          <w:b/>
          <w:sz w:val="24"/>
          <w:szCs w:val="24"/>
        </w:rPr>
        <w:t xml:space="preserve"> – </w:t>
      </w:r>
      <w:r>
        <w:rPr>
          <w:b/>
          <w:sz w:val="24"/>
          <w:szCs w:val="24"/>
        </w:rPr>
        <w:t>November</w:t>
      </w:r>
      <w:r w:rsidR="008310C0" w:rsidRPr="008310C0">
        <w:rPr>
          <w:b/>
          <w:sz w:val="24"/>
          <w:szCs w:val="24"/>
        </w:rPr>
        <w:t xml:space="preserve"> </w:t>
      </w:r>
      <w:r>
        <w:rPr>
          <w:b/>
          <w:sz w:val="24"/>
          <w:szCs w:val="24"/>
        </w:rPr>
        <w:t>17</w:t>
      </w:r>
      <w:r w:rsidR="008310C0" w:rsidRPr="0056373A">
        <w:rPr>
          <w:b/>
          <w:sz w:val="24"/>
          <w:szCs w:val="24"/>
          <w:vertAlign w:val="superscript"/>
        </w:rPr>
        <w:t>th</w:t>
      </w:r>
      <w:r w:rsidR="008310C0" w:rsidRPr="008310C0">
        <w:rPr>
          <w:b/>
          <w:sz w:val="24"/>
          <w:szCs w:val="24"/>
        </w:rPr>
        <w:t>, 2023</w:t>
      </w:r>
    </w:p>
    <w:p w14:paraId="2BE17D8A" w14:textId="77777777" w:rsidR="00CB12B0" w:rsidRPr="00EE7300" w:rsidRDefault="00CB12B0" w:rsidP="00945BED">
      <w:pPr>
        <w:tabs>
          <w:tab w:val="left" w:pos="1985"/>
        </w:tabs>
        <w:spacing w:after="60" w:line="288" w:lineRule="auto"/>
        <w:rPr>
          <w:sz w:val="24"/>
          <w:szCs w:val="24"/>
        </w:rPr>
      </w:pPr>
    </w:p>
    <w:p w14:paraId="75FAB520" w14:textId="3C93D26B" w:rsidR="008F19D4" w:rsidRPr="00EE7300" w:rsidRDefault="008F19D4" w:rsidP="00945BED">
      <w:pPr>
        <w:tabs>
          <w:tab w:val="left" w:pos="1985"/>
        </w:tabs>
        <w:spacing w:after="60" w:line="288" w:lineRule="auto"/>
        <w:rPr>
          <w:sz w:val="24"/>
          <w:szCs w:val="24"/>
        </w:rPr>
      </w:pPr>
      <w:r w:rsidRPr="00EE7300">
        <w:rPr>
          <w:sz w:val="24"/>
          <w:szCs w:val="24"/>
        </w:rPr>
        <w:t>Agenda item:</w:t>
      </w:r>
      <w:r w:rsidRPr="00EE7300">
        <w:rPr>
          <w:sz w:val="24"/>
          <w:szCs w:val="24"/>
        </w:rPr>
        <w:tab/>
      </w:r>
      <w:r w:rsidR="008310C0">
        <w:rPr>
          <w:sz w:val="24"/>
        </w:rPr>
        <w:t>8</w:t>
      </w:r>
      <w:r w:rsidR="00074873">
        <w:rPr>
          <w:sz w:val="24"/>
        </w:rPr>
        <w:t>.</w:t>
      </w:r>
      <w:r w:rsidR="008310C0">
        <w:rPr>
          <w:sz w:val="24"/>
        </w:rPr>
        <w:t>7</w:t>
      </w:r>
      <w:r w:rsidR="009B7BE9" w:rsidRPr="00EE7300">
        <w:rPr>
          <w:sz w:val="24"/>
        </w:rPr>
        <w:t>.</w:t>
      </w:r>
      <w:r w:rsidR="007B6CB5">
        <w:rPr>
          <w:sz w:val="24"/>
        </w:rPr>
        <w:t>1</w:t>
      </w:r>
    </w:p>
    <w:p w14:paraId="2E037EBE" w14:textId="0F22B230" w:rsidR="008F19D4" w:rsidRPr="00EE7300" w:rsidRDefault="008F19D4" w:rsidP="00945BED">
      <w:pPr>
        <w:tabs>
          <w:tab w:val="left" w:pos="1985"/>
        </w:tabs>
        <w:spacing w:after="60" w:line="288" w:lineRule="auto"/>
        <w:rPr>
          <w:sz w:val="24"/>
        </w:rPr>
      </w:pPr>
      <w:r w:rsidRPr="00EE7300">
        <w:rPr>
          <w:sz w:val="24"/>
        </w:rPr>
        <w:t xml:space="preserve">Source: </w:t>
      </w:r>
      <w:r w:rsidRPr="00EE7300">
        <w:rPr>
          <w:sz w:val="24"/>
        </w:rPr>
        <w:tab/>
      </w:r>
      <w:r w:rsidR="00D2424A" w:rsidRPr="00EE7300">
        <w:rPr>
          <w:sz w:val="24"/>
        </w:rPr>
        <w:t>Samsung</w:t>
      </w:r>
    </w:p>
    <w:p w14:paraId="57220B13" w14:textId="30F33B62" w:rsidR="008F19D4" w:rsidRPr="00EE7300" w:rsidRDefault="008F19D4" w:rsidP="00945BED">
      <w:pPr>
        <w:spacing w:after="60" w:line="288" w:lineRule="auto"/>
        <w:ind w:left="1980" w:hangingChars="825" w:hanging="1980"/>
        <w:rPr>
          <w:sz w:val="24"/>
        </w:rPr>
      </w:pPr>
      <w:r w:rsidRPr="00EE7300">
        <w:rPr>
          <w:sz w:val="24"/>
        </w:rPr>
        <w:t>Title</w:t>
      </w:r>
      <w:r w:rsidRPr="00EE7300">
        <w:rPr>
          <w:sz w:val="24"/>
          <w:szCs w:val="24"/>
        </w:rPr>
        <w:t xml:space="preserve">: </w:t>
      </w:r>
      <w:r w:rsidRPr="00EE7300">
        <w:rPr>
          <w:sz w:val="24"/>
          <w:szCs w:val="24"/>
        </w:rPr>
        <w:tab/>
      </w:r>
      <w:r w:rsidR="008310C0">
        <w:rPr>
          <w:sz w:val="24"/>
          <w:szCs w:val="24"/>
        </w:rPr>
        <w:t>Remaining details o</w:t>
      </w:r>
      <w:r w:rsidR="00531266" w:rsidRPr="00531266">
        <w:rPr>
          <w:sz w:val="24"/>
          <w:szCs w:val="24"/>
        </w:rPr>
        <w:t xml:space="preserve">n </w:t>
      </w:r>
      <w:r w:rsidR="007B6CB5" w:rsidRPr="007B6CB5">
        <w:rPr>
          <w:sz w:val="24"/>
          <w:szCs w:val="24"/>
        </w:rPr>
        <w:t>L1 enhancements for inter-cell beam management</w:t>
      </w:r>
    </w:p>
    <w:p w14:paraId="500FBFC1" w14:textId="77777777" w:rsidR="008F19D4" w:rsidRPr="00EE7300" w:rsidRDefault="008F19D4" w:rsidP="00945BED">
      <w:pPr>
        <w:pBdr>
          <w:bottom w:val="single" w:sz="12" w:space="1" w:color="auto"/>
        </w:pBdr>
        <w:tabs>
          <w:tab w:val="left" w:pos="1985"/>
        </w:tabs>
        <w:spacing w:after="60" w:line="288" w:lineRule="auto"/>
        <w:rPr>
          <w:rFonts w:eastAsia="Batang"/>
          <w:sz w:val="24"/>
          <w:lang w:eastAsia="ko-KR"/>
        </w:rPr>
      </w:pPr>
      <w:r w:rsidRPr="00EE7300">
        <w:rPr>
          <w:sz w:val="24"/>
        </w:rPr>
        <w:t>Document for:</w:t>
      </w:r>
      <w:r w:rsidRPr="00EE7300">
        <w:rPr>
          <w:sz w:val="24"/>
        </w:rPr>
        <w:tab/>
      </w:r>
      <w:r w:rsidRPr="00EE7300">
        <w:rPr>
          <w:rFonts w:eastAsia="Batang"/>
          <w:sz w:val="24"/>
          <w:lang w:eastAsia="ko-KR"/>
        </w:rPr>
        <w:t>Discussion and Decision</w:t>
      </w:r>
    </w:p>
    <w:bookmarkEnd w:id="0"/>
    <w:bookmarkEnd w:id="1"/>
    <w:bookmarkEnd w:id="2"/>
    <w:p w14:paraId="073C1F84" w14:textId="02E24A4E" w:rsidR="008F19D4" w:rsidRDefault="008F19D4" w:rsidP="00945BED">
      <w:pPr>
        <w:pStyle w:val="Heading1"/>
        <w:spacing w:before="0" w:after="60" w:line="288" w:lineRule="auto"/>
        <w:jc w:val="both"/>
        <w:rPr>
          <w:rFonts w:ascii="Times New Roman" w:hAnsi="Times New Roman"/>
          <w:lang w:val="en-US" w:eastAsia="ko-KR"/>
        </w:rPr>
      </w:pPr>
      <w:r w:rsidRPr="00EE7300">
        <w:rPr>
          <w:rFonts w:ascii="Times New Roman" w:hAnsi="Times New Roman"/>
          <w:lang w:val="en-US" w:eastAsia="ko-KR"/>
        </w:rPr>
        <w:t>Introduction</w:t>
      </w:r>
    </w:p>
    <w:p w14:paraId="15069F04" w14:textId="6052382D" w:rsidR="00CA53D9" w:rsidRDefault="007B6CB5" w:rsidP="00074873">
      <w:pPr>
        <w:rPr>
          <w:lang w:eastAsia="ko-KR"/>
        </w:rPr>
      </w:pPr>
      <w:r>
        <w:rPr>
          <w:lang w:eastAsia="ko-KR"/>
        </w:rPr>
        <w:t>In earlier NR releases, inter-cell mobility (han</w:t>
      </w:r>
      <w:r w:rsidR="00CA53D9">
        <w:rPr>
          <w:lang w:eastAsia="ko-KR"/>
        </w:rPr>
        <w:t>d</w:t>
      </w:r>
      <w:r>
        <w:rPr>
          <w:lang w:eastAsia="ko-KR"/>
        </w:rPr>
        <w:t xml:space="preserve">over) is </w:t>
      </w:r>
      <w:r w:rsidR="00CA53D9">
        <w:rPr>
          <w:lang w:eastAsia="ko-KR"/>
        </w:rPr>
        <w:t xml:space="preserve">triggered by L3 measurements and involves RRC signaling for Reconfiguration with Synchronization, which involves a complete L1 and L2 reset. This leads to longer latency, and larger overhead. To streamline the handover process L1/L2-based mobility </w:t>
      </w:r>
      <w:r w:rsidR="00E57C80">
        <w:rPr>
          <w:lang w:eastAsia="ko-KR"/>
        </w:rPr>
        <w:t>has</w:t>
      </w:r>
      <w:r w:rsidR="00CA53D9">
        <w:rPr>
          <w:lang w:eastAsia="ko-KR"/>
        </w:rPr>
        <w:t xml:space="preserve"> </w:t>
      </w:r>
      <w:r w:rsidR="00E57C80">
        <w:rPr>
          <w:lang w:eastAsia="ko-KR"/>
        </w:rPr>
        <w:t>been</w:t>
      </w:r>
      <w:r w:rsidR="00587449">
        <w:rPr>
          <w:lang w:eastAsia="ko-KR"/>
        </w:rPr>
        <w:t xml:space="preserve"> </w:t>
      </w:r>
      <w:r w:rsidR="00CA53D9">
        <w:rPr>
          <w:lang w:eastAsia="ko-KR"/>
        </w:rPr>
        <w:t xml:space="preserve">introduced in the Rel-18 </w:t>
      </w:r>
      <w:r w:rsidR="00CA53D9">
        <w:rPr>
          <w:lang w:eastAsia="ko-KR"/>
        </w:rPr>
        <w:fldChar w:fldCharType="begin"/>
      </w:r>
      <w:r w:rsidR="00CA53D9">
        <w:rPr>
          <w:lang w:eastAsia="ko-KR"/>
        </w:rPr>
        <w:instrText xml:space="preserve"> REF _Ref101557947 \r \h </w:instrText>
      </w:r>
      <w:r w:rsidR="00CA53D9">
        <w:rPr>
          <w:lang w:eastAsia="ko-KR"/>
        </w:rPr>
      </w:r>
      <w:r w:rsidR="00CA53D9">
        <w:rPr>
          <w:lang w:eastAsia="ko-KR"/>
        </w:rPr>
        <w:fldChar w:fldCharType="separate"/>
      </w:r>
      <w:r w:rsidR="0078738E">
        <w:rPr>
          <w:lang w:eastAsia="ko-KR"/>
        </w:rPr>
        <w:t>[1]</w:t>
      </w:r>
      <w:r w:rsidR="00CA53D9">
        <w:rPr>
          <w:lang w:eastAsia="ko-KR"/>
        </w:rPr>
        <w:fldChar w:fldCharType="end"/>
      </w:r>
      <w:r w:rsidR="00E57C80">
        <w:rPr>
          <w:lang w:eastAsia="ko-KR"/>
        </w:rPr>
        <w:t>.</w:t>
      </w:r>
    </w:p>
    <w:p w14:paraId="40499045" w14:textId="17154B73" w:rsidR="003A421C" w:rsidRDefault="00E57C80" w:rsidP="00074873">
      <w:pPr>
        <w:rPr>
          <w:lang w:eastAsia="ko-KR"/>
        </w:rPr>
      </w:pPr>
      <w:r>
        <w:rPr>
          <w:lang w:eastAsia="ko-KR"/>
        </w:rPr>
        <w:t>In RAN#114, the work item was complete. However, there are a few remaining maintenance issues that are addressed in this document</w:t>
      </w:r>
      <w:r w:rsidR="003A421C">
        <w:rPr>
          <w:lang w:eastAsia="ko-KR"/>
        </w:rPr>
        <w:t xml:space="preserve">. </w:t>
      </w:r>
    </w:p>
    <w:p w14:paraId="7CF95182" w14:textId="466B8559" w:rsidR="00D82E9D" w:rsidRPr="00DF0060" w:rsidRDefault="00074873" w:rsidP="00D82E9D">
      <w:pPr>
        <w:pStyle w:val="Heading1"/>
        <w:rPr>
          <w:rFonts w:ascii="Times New Roman" w:hAnsi="Times New Roman"/>
          <w:lang w:eastAsia="ko-KR"/>
        </w:rPr>
      </w:pPr>
      <w:r>
        <w:rPr>
          <w:rFonts w:ascii="Times New Roman" w:hAnsi="Times New Roman"/>
          <w:lang w:eastAsia="ko-KR"/>
        </w:rPr>
        <w:t>Discussion</w:t>
      </w:r>
    </w:p>
    <w:p w14:paraId="7391562C" w14:textId="4EA204E4" w:rsidR="00071371" w:rsidRDefault="00521527" w:rsidP="004C3C0D">
      <w:pPr>
        <w:pStyle w:val="Heading2"/>
        <w:rPr>
          <w:lang w:eastAsia="ko-KR"/>
        </w:rPr>
      </w:pPr>
      <w:r>
        <w:rPr>
          <w:lang w:eastAsia="ko-KR"/>
        </w:rPr>
        <w:t>Enhancements</w:t>
      </w:r>
      <w:r w:rsidR="00BD75D7">
        <w:rPr>
          <w:lang w:eastAsia="ko-KR"/>
        </w:rPr>
        <w:t xml:space="preserve"> to L1 measurements and r</w:t>
      </w:r>
      <w:r>
        <w:rPr>
          <w:lang w:eastAsia="ko-KR"/>
        </w:rPr>
        <w:t>eporting</w:t>
      </w:r>
    </w:p>
    <w:p w14:paraId="44459FC3" w14:textId="77777777" w:rsidR="00A00762" w:rsidRDefault="007C2B98" w:rsidP="00BE6550">
      <w:pPr>
        <w:rPr>
          <w:lang w:val="en-GB" w:eastAsia="ko-KR"/>
        </w:rPr>
      </w:pPr>
      <w:r>
        <w:rPr>
          <w:lang w:val="en-GB" w:eastAsia="ko-KR"/>
        </w:rPr>
        <w:t xml:space="preserve">An </w:t>
      </w:r>
      <w:r w:rsidR="00A00762">
        <w:rPr>
          <w:lang w:val="en-GB" w:eastAsia="ko-KR"/>
        </w:rPr>
        <w:t>open issue for L1 LTM</w:t>
      </w:r>
      <w:r>
        <w:rPr>
          <w:lang w:val="en-GB" w:eastAsia="ko-KR"/>
        </w:rPr>
        <w:t xml:space="preserve"> mea</w:t>
      </w:r>
      <w:r w:rsidR="00A00762">
        <w:rPr>
          <w:lang w:val="en-GB" w:eastAsia="ko-KR"/>
        </w:rPr>
        <w:t>surements is the number of CSI p</w:t>
      </w:r>
      <w:r>
        <w:rPr>
          <w:lang w:val="en-GB" w:eastAsia="ko-KR"/>
        </w:rPr>
        <w:t xml:space="preserve">rocessing </w:t>
      </w:r>
      <w:r w:rsidR="00A00762">
        <w:rPr>
          <w:lang w:val="en-GB" w:eastAsia="ko-KR"/>
        </w:rPr>
        <w:t>units occupied by LTM measurements. When the UE performs L1 LTM measurements, 1 CPU is occupied.</w:t>
      </w:r>
    </w:p>
    <w:p w14:paraId="4B14B6BA" w14:textId="0E0F183D" w:rsidR="00821DB2" w:rsidRPr="00A00762" w:rsidRDefault="00A00762" w:rsidP="00BE6550">
      <w:pPr>
        <w:rPr>
          <w:b/>
          <w:i/>
          <w:lang w:val="en-GB" w:eastAsia="ko-KR"/>
        </w:rPr>
      </w:pPr>
      <w:r w:rsidRPr="00A00762">
        <w:rPr>
          <w:b/>
          <w:i/>
          <w:lang w:val="en-GB" w:eastAsia="ko-KR"/>
        </w:rPr>
        <w:t xml:space="preserve">Proposal 1: When the UE performs L1 LTM measurements, 1 CPU is occupied. </w:t>
      </w:r>
    </w:p>
    <w:p w14:paraId="0741787B" w14:textId="2A8F008C" w:rsidR="002D6645" w:rsidRPr="002D6645" w:rsidRDefault="0094705E" w:rsidP="00BE6550">
      <w:pPr>
        <w:rPr>
          <w:lang w:val="en-GB" w:eastAsia="ko-KR"/>
        </w:rPr>
      </w:pPr>
      <w:r w:rsidRPr="002D6645">
        <w:rPr>
          <w:lang w:val="en-GB" w:eastAsia="ko-KR"/>
        </w:rPr>
        <w:t>In previous meetings there was discussion on whether to have MAC CE activation for</w:t>
      </w:r>
      <w:r w:rsidR="002D6645" w:rsidRPr="002D6645">
        <w:rPr>
          <w:lang w:val="en-GB" w:eastAsia="ko-KR"/>
        </w:rPr>
        <w:t xml:space="preserve"> a subset of the configured</w:t>
      </w:r>
      <w:r w:rsidRPr="002D6645">
        <w:rPr>
          <w:lang w:val="en-GB" w:eastAsia="ko-KR"/>
        </w:rPr>
        <w:t xml:space="preserve"> SSBs</w:t>
      </w:r>
      <w:r w:rsidR="002D6645" w:rsidRPr="002D6645">
        <w:rPr>
          <w:lang w:val="en-GB" w:eastAsia="ko-KR"/>
        </w:rPr>
        <w:t xml:space="preserve"> to be</w:t>
      </w:r>
      <w:r w:rsidRPr="002D6645">
        <w:rPr>
          <w:lang w:val="en-GB" w:eastAsia="ko-KR"/>
        </w:rPr>
        <w:t xml:space="preserve"> used for LTM-based measurement. We don’t see a need for MAC CE activation of SSBs used for LTM-based measurement. The configured SSBs for L</w:t>
      </w:r>
      <w:r w:rsidR="002D6645" w:rsidRPr="002D6645">
        <w:rPr>
          <w:lang w:val="en-GB" w:eastAsia="ko-KR"/>
        </w:rPr>
        <w:t>1-RSRP measurement for LTM can all be considered for measurement by the UE, without need for further MAC CE activation.</w:t>
      </w:r>
    </w:p>
    <w:p w14:paraId="1CE75971" w14:textId="2614525A" w:rsidR="004B44AA" w:rsidRPr="002D6645" w:rsidRDefault="002D6645" w:rsidP="00BE6550">
      <w:pPr>
        <w:rPr>
          <w:b/>
          <w:i/>
          <w:lang w:val="en-GB" w:eastAsia="ko-KR"/>
        </w:rPr>
      </w:pPr>
      <w:r w:rsidRPr="002D6645">
        <w:rPr>
          <w:b/>
          <w:i/>
          <w:lang w:val="en-GB" w:eastAsia="ko-KR"/>
        </w:rPr>
        <w:t>Proposal 2: No MAC CE activation of SSBs for</w:t>
      </w:r>
      <w:r w:rsidR="0094705E" w:rsidRPr="002D6645">
        <w:rPr>
          <w:b/>
          <w:i/>
          <w:lang w:val="en-GB" w:eastAsia="ko-KR"/>
        </w:rPr>
        <w:t xml:space="preserve"> </w:t>
      </w:r>
      <w:r w:rsidRPr="002D6645">
        <w:rPr>
          <w:b/>
          <w:i/>
          <w:lang w:val="en-GB" w:eastAsia="ko-KR"/>
        </w:rPr>
        <w:t>L1-RSRP measurement for LTM.</w:t>
      </w:r>
    </w:p>
    <w:p w14:paraId="137BCA6E" w14:textId="3FD01113" w:rsidR="002D6645" w:rsidRDefault="002D6645" w:rsidP="00BE6550">
      <w:pPr>
        <w:rPr>
          <w:highlight w:val="yellow"/>
          <w:lang w:val="en-GB" w:eastAsia="ko-KR"/>
        </w:rPr>
      </w:pPr>
    </w:p>
    <w:p w14:paraId="2C2BE523" w14:textId="5549938E" w:rsidR="002D6645" w:rsidRPr="002D6645" w:rsidRDefault="002D6645" w:rsidP="00BE6550">
      <w:pPr>
        <w:rPr>
          <w:lang w:val="en-GB" w:eastAsia="ko-KR"/>
        </w:rPr>
      </w:pPr>
      <w:r w:rsidRPr="002D6645">
        <w:rPr>
          <w:lang w:val="en-GB" w:eastAsia="ko-KR"/>
        </w:rPr>
        <w:t>Another issue raised, is whether or how to determine the priority of the LTM CSI and legacy CSI reports. There are a few points to consider here:</w:t>
      </w:r>
    </w:p>
    <w:p w14:paraId="02AE9C6F" w14:textId="30BE010F" w:rsidR="002D6645" w:rsidRPr="002D6645" w:rsidRDefault="002D6645" w:rsidP="009A197F">
      <w:pPr>
        <w:pStyle w:val="ListParagraph"/>
        <w:numPr>
          <w:ilvl w:val="0"/>
          <w:numId w:val="25"/>
        </w:numPr>
        <w:rPr>
          <w:lang w:val="en-GB" w:eastAsia="ko-KR"/>
        </w:rPr>
      </w:pPr>
      <w:r w:rsidRPr="002D6645">
        <w:rPr>
          <w:lang w:val="en-GB" w:eastAsia="ko-KR"/>
        </w:rPr>
        <w:t>If separate reporting resource</w:t>
      </w:r>
      <w:r w:rsidR="00821DB2">
        <w:rPr>
          <w:lang w:val="en-GB" w:eastAsia="ko-KR"/>
        </w:rPr>
        <w:t>s</w:t>
      </w:r>
      <w:r w:rsidRPr="002D6645">
        <w:rPr>
          <w:lang w:val="en-GB" w:eastAsia="ko-KR"/>
        </w:rPr>
        <w:t xml:space="preserve"> are configured for LTM CSI and legacy CSI reports, there is no need for prioritization.</w:t>
      </w:r>
    </w:p>
    <w:p w14:paraId="26E9B52C" w14:textId="6965CF6A" w:rsidR="002D6645" w:rsidRPr="002D6645" w:rsidRDefault="002D6645" w:rsidP="009A197F">
      <w:pPr>
        <w:pStyle w:val="ListParagraph"/>
        <w:numPr>
          <w:ilvl w:val="0"/>
          <w:numId w:val="25"/>
        </w:numPr>
        <w:rPr>
          <w:lang w:val="en-GB" w:eastAsia="ko-KR"/>
        </w:rPr>
      </w:pPr>
      <w:r w:rsidRPr="002D6645">
        <w:rPr>
          <w:lang w:val="en-GB" w:eastAsia="ko-KR"/>
        </w:rPr>
        <w:t>If the same reporting resources are configured for LTM CSI and legacy CSI reports, and SpCell measurement is configured to be included in the LTM CSI report, the LTM CSI already includes the SpCell CSI measurements, and can be provided by the UE.</w:t>
      </w:r>
    </w:p>
    <w:p w14:paraId="01D3030F" w14:textId="56F21F15" w:rsidR="002D6645" w:rsidRPr="002D6645" w:rsidRDefault="002D6645" w:rsidP="009A197F">
      <w:pPr>
        <w:pStyle w:val="ListParagraph"/>
        <w:numPr>
          <w:ilvl w:val="0"/>
          <w:numId w:val="25"/>
        </w:numPr>
        <w:rPr>
          <w:lang w:val="en-GB" w:eastAsia="ko-KR"/>
        </w:rPr>
      </w:pPr>
      <w:r w:rsidRPr="002D6645">
        <w:rPr>
          <w:lang w:val="en-GB" w:eastAsia="ko-KR"/>
        </w:rPr>
        <w:t>If the same reporting resources are configured for LTM CSI and legacy CSI reports, and SpCell measurement is configured to not be included in the LTM CSI report, the decision whether to report LTM CSI or legacy CSI reports can be left to the UE</w:t>
      </w:r>
      <w:r w:rsidR="00821DB2">
        <w:rPr>
          <w:lang w:val="en-GB" w:eastAsia="ko-KR"/>
        </w:rPr>
        <w:t>’</w:t>
      </w:r>
      <w:r w:rsidRPr="002D6645">
        <w:rPr>
          <w:lang w:val="en-GB" w:eastAsia="ko-KR"/>
        </w:rPr>
        <w:t>s implementation.</w:t>
      </w:r>
    </w:p>
    <w:p w14:paraId="66159B6A" w14:textId="2B30BBDD" w:rsidR="002D6645" w:rsidRPr="002D6645" w:rsidRDefault="002D6645" w:rsidP="002D6645">
      <w:pPr>
        <w:rPr>
          <w:b/>
          <w:i/>
          <w:lang w:val="en-GB" w:eastAsia="ko-KR"/>
        </w:rPr>
      </w:pPr>
      <w:r w:rsidRPr="002D6645">
        <w:rPr>
          <w:b/>
          <w:i/>
          <w:lang w:val="en-GB" w:eastAsia="ko-KR"/>
        </w:rPr>
        <w:t>Observation 1: No further enhancement is needed for reporting LTM CSI reports and legacy CSI reports.</w:t>
      </w:r>
    </w:p>
    <w:p w14:paraId="1088A9C8" w14:textId="1D5BDBC3" w:rsidR="000A7535" w:rsidRDefault="000A7535" w:rsidP="003F4DF3">
      <w:pPr>
        <w:rPr>
          <w:lang w:eastAsia="ko-KR"/>
        </w:rPr>
      </w:pPr>
    </w:p>
    <w:p w14:paraId="1DB2117D" w14:textId="1F73B074" w:rsidR="00BD75D7" w:rsidRDefault="00BD75D7" w:rsidP="00521527">
      <w:pPr>
        <w:pStyle w:val="Heading2"/>
        <w:rPr>
          <w:lang w:eastAsia="ko-KR"/>
        </w:rPr>
      </w:pPr>
      <w:r>
        <w:rPr>
          <w:lang w:eastAsia="ko-KR"/>
        </w:rPr>
        <w:t>Beam indication</w:t>
      </w:r>
    </w:p>
    <w:p w14:paraId="13FDB52A" w14:textId="597A8A1A" w:rsidR="00520D25" w:rsidRPr="00D62BB9" w:rsidRDefault="00B837D2" w:rsidP="00F94D03">
      <w:pPr>
        <w:rPr>
          <w:lang w:val="en-GB" w:eastAsia="ko-KR"/>
        </w:rPr>
      </w:pPr>
      <w:r w:rsidRPr="002D6645">
        <w:rPr>
          <w:lang w:val="en-GB" w:eastAsia="ko-KR"/>
        </w:rPr>
        <w:t>For inter-cell beam management,</w:t>
      </w:r>
      <w:r w:rsidR="00A954F4" w:rsidRPr="002D6645">
        <w:rPr>
          <w:lang w:val="en-GB" w:eastAsia="ko-KR"/>
        </w:rPr>
        <w:t xml:space="preserve"> the TCI state can be associated with a cell having a PCI different from the PCI of the serving cell.</w:t>
      </w:r>
      <w:r w:rsidRPr="002D6645">
        <w:rPr>
          <w:lang w:val="en-GB" w:eastAsia="ko-KR"/>
        </w:rPr>
        <w:t xml:space="preserve"> The same framework can be used for L1/L2 mobility as starting point.</w:t>
      </w:r>
      <w:r w:rsidR="00520D25" w:rsidRPr="002D6645">
        <w:rPr>
          <w:lang w:val="en-GB" w:eastAsia="ko-KR"/>
        </w:rPr>
        <w:t xml:space="preserve"> In RAN1#111, it was agreed to at least use Rel-17 unified TCI state framework for Rel-18 LTM beam indication. However, there was an open point on whether to support Rel-18 LTM when at least one of the cells doesn’t support the Rel-17 unified TCI state framework.</w:t>
      </w:r>
    </w:p>
    <w:p w14:paraId="2570FE9F" w14:textId="77777777" w:rsidR="00B71403" w:rsidRDefault="00B71403" w:rsidP="00F94D03">
      <w:pPr>
        <w:rPr>
          <w:highlight w:val="yellow"/>
          <w:lang w:val="en-GB" w:eastAsia="ko-KR"/>
        </w:rPr>
      </w:pPr>
    </w:p>
    <w:p w14:paraId="704699DF" w14:textId="6C100376" w:rsidR="00520D25" w:rsidRPr="00B71403" w:rsidRDefault="00520D25" w:rsidP="00B71403">
      <w:pPr>
        <w:rPr>
          <w:highlight w:val="yellow"/>
          <w:lang w:val="en-GB" w:eastAsia="ko-KR"/>
        </w:rPr>
      </w:pPr>
      <w:r w:rsidRPr="00AE0519">
        <w:rPr>
          <w:noProof/>
          <w:highlight w:val="yellow"/>
        </w:rPr>
        <mc:AlternateContent>
          <mc:Choice Requires="wps">
            <w:drawing>
              <wp:anchor distT="0" distB="0" distL="114300" distR="114300" simplePos="0" relativeHeight="251689984" behindDoc="0" locked="0" layoutInCell="1" allowOverlap="1" wp14:anchorId="5F368AC4" wp14:editId="07270240">
                <wp:simplePos x="0" y="0"/>
                <wp:positionH relativeFrom="column">
                  <wp:posOffset>0</wp:posOffset>
                </wp:positionH>
                <wp:positionV relativeFrom="paragraph">
                  <wp:posOffset>0</wp:posOffset>
                </wp:positionV>
                <wp:extent cx="1828800" cy="1828800"/>
                <wp:effectExtent l="0" t="0" r="24765" b="10160"/>
                <wp:wrapSquare wrapText="bothSides"/>
                <wp:docPr id="15" name="Text Box 1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6CAE86F8" w14:textId="77777777" w:rsidR="00877908" w:rsidRPr="00403EC3" w:rsidRDefault="00877908" w:rsidP="00520D25">
                            <w:pPr>
                              <w:rPr>
                                <w:rFonts w:eastAsia="Yu Mincho"/>
                                <w:highlight w:val="green"/>
                                <w:lang w:eastAsia="ja-JP"/>
                              </w:rPr>
                            </w:pPr>
                            <w:r w:rsidRPr="00403EC3">
                              <w:rPr>
                                <w:rFonts w:eastAsia="Yu Mincho"/>
                                <w:highlight w:val="green"/>
                                <w:lang w:eastAsia="ja-JP"/>
                              </w:rPr>
                              <w:t>Agreement</w:t>
                            </w:r>
                          </w:p>
                          <w:p w14:paraId="7E7CD884" w14:textId="77777777" w:rsidR="00877908" w:rsidRPr="005550B5" w:rsidRDefault="00877908" w:rsidP="009A197F">
                            <w:pPr>
                              <w:pStyle w:val="ListParagraph"/>
                              <w:numPr>
                                <w:ilvl w:val="0"/>
                                <w:numId w:val="19"/>
                              </w:numPr>
                              <w:snapToGrid w:val="0"/>
                              <w:spacing w:after="0"/>
                              <w:contextualSpacing w:val="0"/>
                              <w:jc w:val="both"/>
                            </w:pPr>
                            <w:r w:rsidRPr="005550B5">
                              <w:t>The beam indication of candidate cell(s) for Rel-18 LTM should be designed based on the following</w:t>
                            </w:r>
                            <w:r>
                              <w:t>:</w:t>
                            </w:r>
                          </w:p>
                          <w:p w14:paraId="168B4D0C" w14:textId="77777777" w:rsidR="00877908" w:rsidRPr="005550B5" w:rsidRDefault="00877908" w:rsidP="009A197F">
                            <w:pPr>
                              <w:pStyle w:val="ListParagraph"/>
                              <w:numPr>
                                <w:ilvl w:val="1"/>
                                <w:numId w:val="19"/>
                              </w:numPr>
                              <w:snapToGrid w:val="0"/>
                              <w:spacing w:after="0"/>
                              <w:ind w:leftChars="275" w:left="970"/>
                              <w:contextualSpacing w:val="0"/>
                              <w:jc w:val="both"/>
                            </w:pPr>
                            <w:r w:rsidRPr="005550B5">
                              <w:t>Beam indication for Rel-18</w:t>
                            </w:r>
                            <w:r>
                              <w:t xml:space="preserve"> LTM</w:t>
                            </w:r>
                            <w:r w:rsidRPr="005550B5">
                              <w:t xml:space="preserve"> is designed based on Rel-17</w:t>
                            </w:r>
                            <w:r>
                              <w:t xml:space="preserve"> </w:t>
                            </w:r>
                            <w:r w:rsidRPr="009A3B69">
                              <w:rPr>
                                <w:color w:val="FF0000"/>
                              </w:rPr>
                              <w:t xml:space="preserve">unified </w:t>
                            </w:r>
                            <w:r w:rsidRPr="005550B5">
                              <w:t xml:space="preserve">TCI framework, if both serving cell and candidate cell support Rel-17 </w:t>
                            </w:r>
                            <w:r w:rsidRPr="009A3B69">
                              <w:rPr>
                                <w:color w:val="FF0000"/>
                              </w:rPr>
                              <w:t>unified</w:t>
                            </w:r>
                            <w:r>
                              <w:t xml:space="preserve"> </w:t>
                            </w:r>
                            <w:r w:rsidRPr="005550B5">
                              <w:t xml:space="preserve">TCI framework </w:t>
                            </w:r>
                          </w:p>
                          <w:p w14:paraId="79177A08" w14:textId="77777777" w:rsidR="00877908" w:rsidRPr="009A3B69" w:rsidRDefault="00877908" w:rsidP="009A197F">
                            <w:pPr>
                              <w:pStyle w:val="ListParagraph"/>
                              <w:numPr>
                                <w:ilvl w:val="1"/>
                                <w:numId w:val="19"/>
                              </w:numPr>
                              <w:snapToGrid w:val="0"/>
                              <w:spacing w:after="0"/>
                              <w:contextualSpacing w:val="0"/>
                              <w:jc w:val="both"/>
                            </w:pPr>
                            <w:r w:rsidRPr="005550B5">
                              <w:t xml:space="preserve">FFS: whether/how to design mechanism for Beam indication for Rel-18 </w:t>
                            </w:r>
                            <w:r>
                              <w:t>LTM</w:t>
                            </w:r>
                            <w:r w:rsidRPr="005550B5">
                              <w:t xml:space="preserve"> when at least one from serving cell and candidate cell supports only Rel-15 </w:t>
                            </w:r>
                            <w:r w:rsidRPr="005550B5">
                              <w:rPr>
                                <w:rFonts w:hint="eastAsia"/>
                              </w:rPr>
                              <w:t>TCI</w:t>
                            </w:r>
                            <w:r w:rsidRPr="005550B5">
                              <w:t xml:space="preserve"> framework.</w:t>
                            </w:r>
                          </w:p>
                          <w:p w14:paraId="14B17959" w14:textId="77777777" w:rsidR="00877908" w:rsidRPr="00EE51C7" w:rsidRDefault="00877908" w:rsidP="009A197F">
                            <w:pPr>
                              <w:pStyle w:val="ListParagraph"/>
                              <w:numPr>
                                <w:ilvl w:val="1"/>
                                <w:numId w:val="19"/>
                              </w:numPr>
                              <w:snapToGrid w:val="0"/>
                              <w:spacing w:after="0"/>
                              <w:jc w:val="both"/>
                              <w:rPr>
                                <w:color w:val="FF0000"/>
                              </w:rPr>
                            </w:pPr>
                            <w:r w:rsidRPr="004D0B2F">
                              <w:rPr>
                                <w:rFonts w:hint="eastAsia"/>
                                <w:color w:val="FF0000"/>
                              </w:rPr>
                              <w:t>N</w:t>
                            </w:r>
                            <w:r w:rsidRPr="004D0B2F">
                              <w:rPr>
                                <w:color w:val="FF0000"/>
                              </w:rPr>
                              <w:t xml:space="preserve">ote: </w:t>
                            </w:r>
                            <w:r>
                              <w:rPr>
                                <w:color w:val="FF0000"/>
                              </w:rPr>
                              <w:t>H</w:t>
                            </w:r>
                            <w:r w:rsidRPr="004D0B2F">
                              <w:rPr>
                                <w:color w:val="FF0000"/>
                              </w:rPr>
                              <w:t xml:space="preserve">ow </w:t>
                            </w:r>
                            <w:r>
                              <w:rPr>
                                <w:color w:val="FF0000"/>
                              </w:rPr>
                              <w:t xml:space="preserve">and whether </w:t>
                            </w:r>
                            <w:r w:rsidRPr="004D0B2F">
                              <w:rPr>
                                <w:color w:val="FF0000"/>
                              </w:rPr>
                              <w:t xml:space="preserve">to </w:t>
                            </w:r>
                            <w:r>
                              <w:rPr>
                                <w:color w:val="FF0000"/>
                              </w:rPr>
                              <w:t>indicate</w:t>
                            </w:r>
                            <w:r w:rsidRPr="004D0B2F">
                              <w:rPr>
                                <w:color w:val="FF0000"/>
                              </w:rPr>
                              <w:t xml:space="preserve"> the new serving cell(s) </w:t>
                            </w:r>
                            <w:r>
                              <w:rPr>
                                <w:color w:val="FF0000"/>
                              </w:rPr>
                              <w:t>and timing for beam indication are</w:t>
                            </w:r>
                            <w:r w:rsidRPr="009A3B69">
                              <w:rPr>
                                <w:color w:val="FF0000"/>
                              </w:rPr>
                              <w:t xml:space="preserve"> separately discussed</w:t>
                            </w:r>
                            <w:r>
                              <w:rPr>
                                <w:color w:val="FF0000"/>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F368AC4" id="_x0000_t202" coordsize="21600,21600" o:spt="202" path="m,l,21600r21600,l21600,xe">
                <v:stroke joinstyle="miter"/>
                <v:path gradientshapeok="t" o:connecttype="rect"/>
              </v:shapetype>
              <v:shape id="Text Box 15" o:spid="_x0000_s1026" type="#_x0000_t202" style="position:absolute;margin-left:0;margin-top:0;width:2in;height:2in;z-index:2516899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" fillcolor="#f2f2f2 [3052]" strokeweight=".5pt">
                <v:textbox style="mso-fit-shape-to-text:t">
                  <w:txbxContent>
                    <w:p w14:paraId="6CAE86F8" w14:textId="77777777" w:rsidR="00877908" w:rsidRPr="00403EC3" w:rsidRDefault="00877908" w:rsidP="00520D25">
                      <w:pPr>
                        <w:rPr>
                          <w:rFonts w:eastAsia="Yu Mincho"/>
                          <w:highlight w:val="green"/>
                          <w:lang w:eastAsia="ja-JP"/>
                        </w:rPr>
                      </w:pPr>
                      <w:r w:rsidRPr="00403EC3">
                        <w:rPr>
                          <w:rFonts w:eastAsia="Yu Mincho"/>
                          <w:highlight w:val="green"/>
                          <w:lang w:eastAsia="ja-JP"/>
                        </w:rPr>
                        <w:t>Agreement</w:t>
                      </w:r>
                    </w:p>
                    <w:p w14:paraId="7E7CD884" w14:textId="77777777" w:rsidR="00877908" w:rsidRPr="005550B5" w:rsidRDefault="00877908" w:rsidP="009A197F">
                      <w:pPr>
                        <w:pStyle w:val="ListParagraph"/>
                        <w:numPr>
                          <w:ilvl w:val="0"/>
                          <w:numId w:val="19"/>
                        </w:numPr>
                        <w:snapToGrid w:val="0"/>
                        <w:spacing w:after="0"/>
                        <w:contextualSpacing w:val="0"/>
                        <w:jc w:val="both"/>
                      </w:pPr>
                      <w:r w:rsidRPr="005550B5">
                        <w:t>The beam indication of candidate cell(s) for Rel-18 LTM should be designed based on the following</w:t>
                      </w:r>
                      <w:r>
                        <w:t>:</w:t>
                      </w:r>
                    </w:p>
                    <w:p w14:paraId="168B4D0C" w14:textId="77777777" w:rsidR="00877908" w:rsidRPr="005550B5" w:rsidRDefault="00877908" w:rsidP="009A197F">
                      <w:pPr>
                        <w:pStyle w:val="ListParagraph"/>
                        <w:numPr>
                          <w:ilvl w:val="1"/>
                          <w:numId w:val="19"/>
                        </w:numPr>
                        <w:snapToGrid w:val="0"/>
                        <w:spacing w:after="0"/>
                        <w:ind w:leftChars="275" w:left="970"/>
                        <w:contextualSpacing w:val="0"/>
                        <w:jc w:val="both"/>
                      </w:pPr>
                      <w:r w:rsidRPr="005550B5">
                        <w:t>Beam indication for Rel-18</w:t>
                      </w:r>
                      <w:r>
                        <w:t xml:space="preserve"> LTM</w:t>
                      </w:r>
                      <w:r w:rsidRPr="005550B5">
                        <w:t xml:space="preserve"> is designed based on Rel-17</w:t>
                      </w:r>
                      <w:r>
                        <w:t xml:space="preserve"> </w:t>
                      </w:r>
                      <w:r w:rsidRPr="009A3B69">
                        <w:rPr>
                          <w:color w:val="FF0000"/>
                        </w:rPr>
                        <w:t xml:space="preserve">unified </w:t>
                      </w:r>
                      <w:r w:rsidRPr="005550B5">
                        <w:t xml:space="preserve">TCI framework, if both serving cell and candidate cell support Rel-17 </w:t>
                      </w:r>
                      <w:r w:rsidRPr="009A3B69">
                        <w:rPr>
                          <w:color w:val="FF0000"/>
                        </w:rPr>
                        <w:t>unified</w:t>
                      </w:r>
                      <w:r>
                        <w:t xml:space="preserve"> </w:t>
                      </w:r>
                      <w:r w:rsidRPr="005550B5">
                        <w:t xml:space="preserve">TCI framework </w:t>
                      </w:r>
                    </w:p>
                    <w:p w14:paraId="79177A08" w14:textId="77777777" w:rsidR="00877908" w:rsidRPr="009A3B69" w:rsidRDefault="00877908" w:rsidP="009A197F">
                      <w:pPr>
                        <w:pStyle w:val="ListParagraph"/>
                        <w:numPr>
                          <w:ilvl w:val="1"/>
                          <w:numId w:val="19"/>
                        </w:numPr>
                        <w:snapToGrid w:val="0"/>
                        <w:spacing w:after="0"/>
                        <w:contextualSpacing w:val="0"/>
                        <w:jc w:val="both"/>
                      </w:pPr>
                      <w:r w:rsidRPr="005550B5">
                        <w:t xml:space="preserve">FFS: whether/how to design mechanism for Beam indication for Rel-18 </w:t>
                      </w:r>
                      <w:r>
                        <w:t>LTM</w:t>
                      </w:r>
                      <w:r w:rsidRPr="005550B5">
                        <w:t xml:space="preserve"> when at least one from serving cell and candidate cell supports only Rel-15 </w:t>
                      </w:r>
                      <w:r w:rsidRPr="005550B5">
                        <w:rPr>
                          <w:rFonts w:hint="eastAsia"/>
                        </w:rPr>
                        <w:t>TCI</w:t>
                      </w:r>
                      <w:r w:rsidRPr="005550B5">
                        <w:t xml:space="preserve"> framework.</w:t>
                      </w:r>
                    </w:p>
                    <w:p w14:paraId="14B17959" w14:textId="77777777" w:rsidR="00877908" w:rsidRPr="00EE51C7" w:rsidRDefault="00877908" w:rsidP="009A197F">
                      <w:pPr>
                        <w:pStyle w:val="ListParagraph"/>
                        <w:numPr>
                          <w:ilvl w:val="1"/>
                          <w:numId w:val="19"/>
                        </w:numPr>
                        <w:snapToGrid w:val="0"/>
                        <w:spacing w:after="0"/>
                        <w:jc w:val="both"/>
                        <w:rPr>
                          <w:color w:val="FF0000"/>
                        </w:rPr>
                      </w:pPr>
                      <w:r w:rsidRPr="004D0B2F">
                        <w:rPr>
                          <w:rFonts w:hint="eastAsia"/>
                          <w:color w:val="FF0000"/>
                        </w:rPr>
                        <w:t>N</w:t>
                      </w:r>
                      <w:r w:rsidRPr="004D0B2F">
                        <w:rPr>
                          <w:color w:val="FF0000"/>
                        </w:rPr>
                        <w:t xml:space="preserve">ote: </w:t>
                      </w:r>
                      <w:r>
                        <w:rPr>
                          <w:color w:val="FF0000"/>
                        </w:rPr>
                        <w:t>H</w:t>
                      </w:r>
                      <w:r w:rsidRPr="004D0B2F">
                        <w:rPr>
                          <w:color w:val="FF0000"/>
                        </w:rPr>
                        <w:t xml:space="preserve">ow </w:t>
                      </w:r>
                      <w:r>
                        <w:rPr>
                          <w:color w:val="FF0000"/>
                        </w:rPr>
                        <w:t xml:space="preserve">and whether </w:t>
                      </w:r>
                      <w:r w:rsidRPr="004D0B2F">
                        <w:rPr>
                          <w:color w:val="FF0000"/>
                        </w:rPr>
                        <w:t xml:space="preserve">to </w:t>
                      </w:r>
                      <w:r>
                        <w:rPr>
                          <w:color w:val="FF0000"/>
                        </w:rPr>
                        <w:t>indicate</w:t>
                      </w:r>
                      <w:r w:rsidRPr="004D0B2F">
                        <w:rPr>
                          <w:color w:val="FF0000"/>
                        </w:rPr>
                        <w:t xml:space="preserve"> the new serving cell(s) </w:t>
                      </w:r>
                      <w:r>
                        <w:rPr>
                          <w:color w:val="FF0000"/>
                        </w:rPr>
                        <w:t>and timing for beam indication are</w:t>
                      </w:r>
                      <w:r w:rsidRPr="009A3B69">
                        <w:rPr>
                          <w:color w:val="FF0000"/>
                        </w:rPr>
                        <w:t xml:space="preserve"> separately discussed</w:t>
                      </w:r>
                      <w:r>
                        <w:rPr>
                          <w:color w:val="FF0000"/>
                        </w:rPr>
                        <w:t xml:space="preserve"> </w:t>
                      </w:r>
                    </w:p>
                  </w:txbxContent>
                </v:textbox>
                <w10:wrap type="square"/>
              </v:shape>
            </w:pict>
          </mc:Fallback>
        </mc:AlternateContent>
      </w:r>
    </w:p>
    <w:p w14:paraId="191643CB" w14:textId="092D2372" w:rsidR="00520D25" w:rsidRPr="006D52E8" w:rsidRDefault="00520D25" w:rsidP="00F94D03">
      <w:pPr>
        <w:rPr>
          <w:lang w:val="en-GB" w:eastAsia="ko-KR"/>
        </w:rPr>
      </w:pPr>
      <w:r w:rsidRPr="006D52E8">
        <w:rPr>
          <w:lang w:val="en-GB" w:eastAsia="ko-KR"/>
        </w:rPr>
        <w:t xml:space="preserve">Unlike Rel-15 TCI/spatial relation framework, Rel-17 unified TCI state framework already </w:t>
      </w:r>
      <w:r w:rsidR="005D4D45" w:rsidRPr="006D52E8">
        <w:rPr>
          <w:lang w:val="en-GB" w:eastAsia="ko-KR"/>
        </w:rPr>
        <w:t xml:space="preserve">supports beam indication for non-serving cells. Introducing such capability to the Rel-15 TCI/spatial relation framework would be a major design undertaking. </w:t>
      </w:r>
    </w:p>
    <w:p w14:paraId="3FD210F7" w14:textId="58BCD902" w:rsidR="005D4D45" w:rsidRPr="006D52E8" w:rsidRDefault="005D4D45" w:rsidP="00F94D03">
      <w:pPr>
        <w:rPr>
          <w:b/>
          <w:i/>
          <w:lang w:val="en-GB" w:eastAsia="ko-KR"/>
        </w:rPr>
      </w:pPr>
      <w:r w:rsidRPr="006D52E8">
        <w:rPr>
          <w:b/>
          <w:i/>
          <w:lang w:val="en-GB" w:eastAsia="ko-KR"/>
        </w:rPr>
        <w:t xml:space="preserve">Observation </w:t>
      </w:r>
      <w:r w:rsidR="00440BAB" w:rsidRPr="006D52E8">
        <w:rPr>
          <w:b/>
          <w:i/>
          <w:lang w:val="en-GB" w:eastAsia="ko-KR"/>
        </w:rPr>
        <w:t>2</w:t>
      </w:r>
      <w:r w:rsidRPr="006D52E8">
        <w:rPr>
          <w:b/>
          <w:i/>
          <w:lang w:val="en-GB" w:eastAsia="ko-KR"/>
        </w:rPr>
        <w:t>: Rel-15 TCI/spatial relation framework doesn’t support beam indication for non-serving cells.</w:t>
      </w:r>
    </w:p>
    <w:p w14:paraId="26E2F91C" w14:textId="33AA1FC0" w:rsidR="00520D25" w:rsidRPr="006D52E8" w:rsidRDefault="005D4D45" w:rsidP="00F94D03">
      <w:pPr>
        <w:rPr>
          <w:lang w:val="en-GB" w:eastAsia="ko-KR"/>
        </w:rPr>
      </w:pPr>
      <w:r w:rsidRPr="006D52E8">
        <w:rPr>
          <w:lang w:val="en-GB" w:eastAsia="ko-KR"/>
        </w:rPr>
        <w:t>Furthermore, we don’t see a strong benefit in designing two solutions (based on the Rel-15 TCI/spatial relation framework and Rel-17 unified TCI state framework) for the same feature. This increases the design effort. A pre-requisite for supporting Rel-18 LTM is the support of Rel-17 unified TCI framework.</w:t>
      </w:r>
    </w:p>
    <w:p w14:paraId="4296ED64" w14:textId="20D4DBF5" w:rsidR="00B837D2" w:rsidRDefault="00B837D2" w:rsidP="00F94D03">
      <w:pPr>
        <w:rPr>
          <w:b/>
          <w:i/>
          <w:lang w:val="en-GB" w:eastAsia="ko-KR"/>
        </w:rPr>
      </w:pPr>
      <w:r w:rsidRPr="006D52E8">
        <w:rPr>
          <w:b/>
          <w:i/>
          <w:lang w:val="en-GB" w:eastAsia="ko-KR"/>
        </w:rPr>
        <w:t xml:space="preserve">Proposal </w:t>
      </w:r>
      <w:r w:rsidR="006D52E8">
        <w:rPr>
          <w:b/>
          <w:i/>
          <w:lang w:val="en-GB" w:eastAsia="ko-KR"/>
        </w:rPr>
        <w:t>3</w:t>
      </w:r>
      <w:r w:rsidRPr="006D52E8">
        <w:rPr>
          <w:b/>
          <w:i/>
          <w:lang w:val="en-GB" w:eastAsia="ko-KR"/>
        </w:rPr>
        <w:t xml:space="preserve">: </w:t>
      </w:r>
      <w:r w:rsidR="005D4D45" w:rsidRPr="006D52E8">
        <w:rPr>
          <w:b/>
          <w:i/>
          <w:lang w:val="en-GB" w:eastAsia="ko-KR"/>
        </w:rPr>
        <w:t>A pre-requisite for support</w:t>
      </w:r>
      <w:r w:rsidR="00AC3B28" w:rsidRPr="006D52E8">
        <w:rPr>
          <w:b/>
          <w:i/>
          <w:lang w:val="en-GB" w:eastAsia="ko-KR"/>
        </w:rPr>
        <w:t>ing</w:t>
      </w:r>
      <w:r w:rsidR="005D4D45" w:rsidRPr="006D52E8">
        <w:rPr>
          <w:b/>
          <w:i/>
          <w:lang w:val="en-GB" w:eastAsia="ko-KR"/>
        </w:rPr>
        <w:t xml:space="preserve"> Rel-18 LTM is the support of Rel-17 unified TCI state framework</w:t>
      </w:r>
      <w:r w:rsidRPr="006D52E8">
        <w:rPr>
          <w:b/>
          <w:i/>
          <w:lang w:val="en-GB" w:eastAsia="ko-KR"/>
        </w:rPr>
        <w:t>.</w:t>
      </w:r>
    </w:p>
    <w:p w14:paraId="462D25EF" w14:textId="77777777" w:rsidR="006D52E8" w:rsidRPr="006D52E8" w:rsidRDefault="006D52E8" w:rsidP="00F94D03">
      <w:pPr>
        <w:rPr>
          <w:lang w:val="en-GB" w:eastAsia="ko-KR"/>
        </w:rPr>
      </w:pPr>
    </w:p>
    <w:p w14:paraId="555EBE42" w14:textId="5EB44E4F" w:rsidR="00D0097D" w:rsidRDefault="00D0097D" w:rsidP="00F94D03">
      <w:pPr>
        <w:rPr>
          <w:lang w:val="en-GB" w:eastAsia="ko-KR"/>
        </w:rPr>
      </w:pPr>
      <w:r>
        <w:rPr>
          <w:lang w:val="en-GB" w:eastAsia="ko-KR"/>
        </w:rPr>
        <w:t>In RAN1#112, the following agreement was made:</w:t>
      </w:r>
    </w:p>
    <w:p w14:paraId="1FBDF60C" w14:textId="26E74DB6" w:rsidR="00D0097D" w:rsidRDefault="00D0097D" w:rsidP="00F94D03">
      <w:pPr>
        <w:rPr>
          <w:lang w:val="en-GB" w:eastAsia="ko-KR"/>
        </w:rPr>
      </w:pPr>
      <w:r>
        <w:rPr>
          <w:noProof/>
        </w:rPr>
        <mc:AlternateContent>
          <mc:Choice Requires="wps">
            <w:drawing>
              <wp:anchor distT="0" distB="0" distL="114300" distR="114300" simplePos="0" relativeHeight="251700224" behindDoc="0" locked="0" layoutInCell="1" allowOverlap="1" wp14:anchorId="129CF6A4" wp14:editId="5A6DC339">
                <wp:simplePos x="0" y="0"/>
                <wp:positionH relativeFrom="column">
                  <wp:posOffset>0</wp:posOffset>
                </wp:positionH>
                <wp:positionV relativeFrom="paragraph">
                  <wp:posOffset>0</wp:posOffset>
                </wp:positionV>
                <wp:extent cx="1828800" cy="1828800"/>
                <wp:effectExtent l="0" t="0" r="24765" b="1016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562DB3E" w14:textId="77777777" w:rsidR="00877908" w:rsidRDefault="00877908" w:rsidP="00D0097D">
                            <w:pPr>
                              <w:pStyle w:val="ListParagraph"/>
                              <w:snapToGrid w:val="0"/>
                              <w:ind w:left="0"/>
                              <w:jc w:val="both"/>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C81934B" w14:textId="77777777" w:rsidR="00877908" w:rsidRPr="009F2F17" w:rsidRDefault="00877908" w:rsidP="009A197F">
                            <w:pPr>
                              <w:pStyle w:val="ListParagraph"/>
                              <w:numPr>
                                <w:ilvl w:val="0"/>
                                <w:numId w:val="19"/>
                              </w:numPr>
                              <w:snapToGrid w:val="0"/>
                              <w:spacing w:after="0"/>
                              <w:contextualSpacing w:val="0"/>
                              <w:jc w:val="both"/>
                              <w:rPr>
                                <w:b/>
                                <w:bCs/>
                                <w:u w:val="single"/>
                              </w:rPr>
                            </w:pPr>
                            <w:r w:rsidRPr="009F2F17">
                              <w:t xml:space="preserve">At least for Rel-17 unified TCI framework based beam indication included in cell switch command (i.e. scenario 2), beam indication applies to signals/channels that follow or are configured to follow Rel-17 unified TCI at the target cell(s) </w:t>
                            </w:r>
                          </w:p>
                          <w:p w14:paraId="71FC7FCE" w14:textId="77777777" w:rsidR="00877908" w:rsidRPr="0037298F" w:rsidRDefault="00877908" w:rsidP="009A197F">
                            <w:pPr>
                              <w:pStyle w:val="ListParagraph"/>
                              <w:numPr>
                                <w:ilvl w:val="0"/>
                                <w:numId w:val="19"/>
                              </w:numPr>
                              <w:snapToGrid w:val="0"/>
                              <w:spacing w:after="0"/>
                              <w:jc w:val="both"/>
                            </w:pPr>
                            <w:r w:rsidRPr="00242EF7">
                              <w:t xml:space="preserve">FFS: </w:t>
                            </w:r>
                            <w:r>
                              <w:t xml:space="preserve">beam indication for </w:t>
                            </w:r>
                            <w:r w:rsidRPr="00242EF7">
                              <w:t>mTRP case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29CF6A4" id="Text Box 5" o:spid="_x0000_s1027" type="#_x0000_t202" style="position:absolute;margin-left:0;margin-top:0;width:2in;height:2in;z-index:25170022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Zy+WAIAAMs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Hl2cvlgCAADLBAAADgAAAAAAAAAAAAAAAAAuAgAAZHJzL2Uyb0RvYy54bWxQSwECLQAU&#10;AAYACAAAACEANlRPAdkAAAAFAQAADwAAAAAAAAAAAAAAAACyBAAAZHJzL2Rvd25yZXYueG1sUEsF&#10;BgAAAAAEAAQA8wAAALgFAAAAAA==&#10;" fillcolor="#f2f2f2 [3052]" strokeweight=".5pt">
                <v:textbox style="mso-fit-shape-to-text:t">
                  <w:txbxContent>
                    <w:p w14:paraId="2562DB3E" w14:textId="77777777" w:rsidR="00877908" w:rsidRDefault="00877908" w:rsidP="00D0097D">
                      <w:pPr>
                        <w:pStyle w:val="ListParagraph"/>
                        <w:snapToGrid w:val="0"/>
                        <w:ind w:left="0"/>
                        <w:jc w:val="both"/>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C81934B" w14:textId="77777777" w:rsidR="00877908" w:rsidRPr="009F2F17" w:rsidRDefault="00877908" w:rsidP="009A197F">
                      <w:pPr>
                        <w:pStyle w:val="ListParagraph"/>
                        <w:numPr>
                          <w:ilvl w:val="0"/>
                          <w:numId w:val="19"/>
                        </w:numPr>
                        <w:snapToGrid w:val="0"/>
                        <w:spacing w:after="0"/>
                        <w:contextualSpacing w:val="0"/>
                        <w:jc w:val="both"/>
                        <w:rPr>
                          <w:b/>
                          <w:bCs/>
                          <w:u w:val="single"/>
                        </w:rPr>
                      </w:pPr>
                      <w:r w:rsidRPr="009F2F17">
                        <w:t xml:space="preserve">At least for Rel-17 unified TCI framework based beam indication included in cell switch command (i.e. scenario 2), beam indication applies to signals/channels that follow or are configured to follow Rel-17 unified TCI at the target cell(s) </w:t>
                      </w:r>
                    </w:p>
                    <w:p w14:paraId="71FC7FCE" w14:textId="77777777" w:rsidR="00877908" w:rsidRPr="0037298F" w:rsidRDefault="00877908" w:rsidP="009A197F">
                      <w:pPr>
                        <w:pStyle w:val="ListParagraph"/>
                        <w:numPr>
                          <w:ilvl w:val="0"/>
                          <w:numId w:val="19"/>
                        </w:numPr>
                        <w:snapToGrid w:val="0"/>
                        <w:spacing w:after="0"/>
                        <w:jc w:val="both"/>
                      </w:pPr>
                      <w:r w:rsidRPr="00242EF7">
                        <w:t xml:space="preserve">FFS: </w:t>
                      </w:r>
                      <w:r>
                        <w:t xml:space="preserve">beam indication for </w:t>
                      </w:r>
                      <w:r w:rsidRPr="00242EF7">
                        <w:t>mTRP case</w:t>
                      </w:r>
                    </w:p>
                  </w:txbxContent>
                </v:textbox>
                <w10:wrap type="square"/>
              </v:shape>
            </w:pict>
          </mc:Fallback>
        </mc:AlternateContent>
      </w:r>
    </w:p>
    <w:p w14:paraId="0BDEC7C3" w14:textId="24D23E20" w:rsidR="00A00762" w:rsidRDefault="00A00762" w:rsidP="00F94D03">
      <w:pPr>
        <w:rPr>
          <w:lang w:val="en-GB" w:eastAsia="ko-KR"/>
        </w:rPr>
      </w:pPr>
      <w:r>
        <w:rPr>
          <w:lang w:val="en-GB" w:eastAsia="ko-KR"/>
        </w:rPr>
        <w:t>Furthermore, this topic was discussed in RAN1#114b based on the following proposal but not agreements have been made:</w:t>
      </w:r>
    </w:p>
    <w:p w14:paraId="30A6228C" w14:textId="08C740E3" w:rsidR="00A00762" w:rsidRDefault="008444B8" w:rsidP="00F94D03">
      <w:pPr>
        <w:rPr>
          <w:lang w:val="en-GB" w:eastAsia="ko-KR"/>
        </w:rPr>
      </w:pPr>
      <w:r>
        <w:rPr>
          <w:noProof/>
        </w:rPr>
        <mc:AlternateContent>
          <mc:Choice Requires="wps">
            <w:drawing>
              <wp:anchor distT="0" distB="0" distL="114300" distR="114300" simplePos="0" relativeHeight="251728896" behindDoc="0" locked="0" layoutInCell="1" allowOverlap="1" wp14:anchorId="5F10F23F" wp14:editId="2A4183AC">
                <wp:simplePos x="0" y="0"/>
                <wp:positionH relativeFrom="column">
                  <wp:posOffset>0</wp:posOffset>
                </wp:positionH>
                <wp:positionV relativeFrom="paragraph">
                  <wp:posOffset>0</wp:posOffset>
                </wp:positionV>
                <wp:extent cx="1828800" cy="1828800"/>
                <wp:effectExtent l="0" t="0" r="24765" b="22860"/>
                <wp:wrapSquare wrapText="bothSides"/>
                <wp:docPr id="9" name="Text Box 9"/>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3240877" w14:textId="77777777" w:rsidR="008444B8" w:rsidRDefault="008444B8" w:rsidP="008444B8">
                            <w:r>
                              <w:t>[FL Proposal 5-3-1-v3]</w:t>
                            </w:r>
                          </w:p>
                          <w:p w14:paraId="38657C79" w14:textId="77777777" w:rsidR="008444B8" w:rsidRPr="00755ABF" w:rsidRDefault="008444B8" w:rsidP="008444B8">
                            <w:pPr>
                              <w:pStyle w:val="ListParagraph"/>
                              <w:numPr>
                                <w:ilvl w:val="0"/>
                                <w:numId w:val="19"/>
                              </w:numPr>
                              <w:snapToGrid w:val="0"/>
                              <w:spacing w:after="100" w:afterAutospacing="1"/>
                              <w:contextualSpacing w:val="0"/>
                              <w:jc w:val="both"/>
                            </w:pPr>
                            <w:r w:rsidRPr="00755ABF">
                              <w:t xml:space="preserve">For beam indication of target cell based on Rel-17 unified TCI framework applied to </w:t>
                            </w:r>
                            <w:r>
                              <w:t xml:space="preserve">at least </w:t>
                            </w:r>
                            <w:r w:rsidRPr="00755ABF">
                              <w:rPr>
                                <w:rFonts w:hint="eastAsia"/>
                              </w:rPr>
                              <w:t>C</w:t>
                            </w:r>
                            <w:r w:rsidRPr="00755ABF">
                              <w:t xml:space="preserve">ORESET#0 and </w:t>
                            </w:r>
                            <w:r w:rsidRPr="00755ABF">
                              <w:rPr>
                                <w:rFonts w:eastAsia="SimSun"/>
                                <w:lang w:eastAsia="zh-CN"/>
                              </w:rPr>
                              <w:t>CORESET</w:t>
                            </w:r>
                            <w:r w:rsidRPr="00755ABF">
                              <w:rPr>
                                <w:rFonts w:eastAsia="SimSun" w:hint="eastAsia"/>
                                <w:lang w:eastAsia="zh-CN"/>
                              </w:rPr>
                              <w:t>s</w:t>
                            </w:r>
                            <w:r w:rsidRPr="00755ABF">
                              <w:rPr>
                                <w:rFonts w:eastAsia="SimSun"/>
                                <w:lang w:eastAsia="zh-CN"/>
                              </w:rPr>
                              <w:t xml:space="preserve"> (other than CORESET#0) associated with </w:t>
                            </w:r>
                            <w:r w:rsidRPr="00755ABF">
                              <w:rPr>
                                <w:rFonts w:hint="eastAsia"/>
                              </w:rPr>
                              <w:t>Type 0A/1/2-PDCCH CSS sets</w:t>
                            </w:r>
                            <w:r w:rsidRPr="00755ABF">
                              <w:t xml:space="preserve"> where</w:t>
                            </w:r>
                            <w:r>
                              <w:t xml:space="preserve"> </w:t>
                            </w:r>
                            <w:r w:rsidRPr="00D60183">
                              <w:rPr>
                                <w:strike/>
                                <w:highlight w:val="yellow"/>
                              </w:rPr>
                              <w:t xml:space="preserve">no Rel-15/16 TCI state activation for PDCCH is provided </w:t>
                            </w:r>
                            <w:r w:rsidRPr="00D60183">
                              <w:rPr>
                                <w:strike/>
                              </w:rPr>
                              <w:t>and</w:t>
                            </w:r>
                            <w:r>
                              <w:t xml:space="preserve"> </w:t>
                            </w:r>
                            <w:r w:rsidRPr="00755ABF">
                              <w:rPr>
                                <w:rFonts w:eastAsia="SimSun" w:hint="eastAsia"/>
                                <w:lang w:eastAsia="zh-CN"/>
                              </w:rPr>
                              <w:t>followUnifiedTCI</w:t>
                            </w:r>
                            <w:r w:rsidRPr="00755ABF">
                              <w:rPr>
                                <w:rFonts w:eastAsia="SimSun"/>
                                <w:lang w:eastAsia="zh-CN"/>
                              </w:rPr>
                              <w:t>-</w:t>
                            </w:r>
                            <w:r w:rsidRPr="00755ABF">
                              <w:rPr>
                                <w:rFonts w:eastAsia="SimSun" w:hint="eastAsia"/>
                                <w:lang w:eastAsia="zh-CN"/>
                              </w:rPr>
                              <w:t>state</w:t>
                            </w:r>
                            <w:r w:rsidRPr="00755ABF">
                              <w:rPr>
                                <w:rFonts w:eastAsia="SimSun"/>
                                <w:lang w:eastAsia="zh-CN"/>
                              </w:rPr>
                              <w:t xml:space="preserve"> is not enabled </w:t>
                            </w:r>
                            <w:r w:rsidRPr="00314940">
                              <w:rPr>
                                <w:rFonts w:eastAsia="SimSun"/>
                                <w:lang w:eastAsia="zh-CN"/>
                              </w:rPr>
                              <w:t>or not provided</w:t>
                            </w:r>
                            <w:r w:rsidRPr="00814BC8">
                              <w:rPr>
                                <w:strike/>
                              </w:rPr>
                              <w:t>, alt 1 is adopted</w:t>
                            </w:r>
                          </w:p>
                          <w:p w14:paraId="2864ED20" w14:textId="77777777" w:rsidR="008444B8" w:rsidRPr="00755ABF" w:rsidRDefault="008444B8" w:rsidP="008444B8">
                            <w:pPr>
                              <w:pStyle w:val="ListParagraph"/>
                              <w:numPr>
                                <w:ilvl w:val="1"/>
                                <w:numId w:val="19"/>
                              </w:numPr>
                              <w:snapToGrid w:val="0"/>
                              <w:spacing w:after="100" w:afterAutospacing="1"/>
                              <w:contextualSpacing w:val="0"/>
                              <w:jc w:val="both"/>
                            </w:pPr>
                            <w:r w:rsidRPr="00755ABF">
                              <w:t>Alt.1: F</w:t>
                            </w:r>
                            <w:r w:rsidRPr="00755ABF">
                              <w:rPr>
                                <w:rFonts w:hint="eastAsia"/>
                              </w:rPr>
                              <w:t xml:space="preserve">ollow the </w:t>
                            </w:r>
                            <w:r w:rsidRPr="00755ABF">
                              <w:t xml:space="preserve">indicated </w:t>
                            </w:r>
                            <w:r w:rsidRPr="00755ABF">
                              <w:rPr>
                                <w:rFonts w:hint="eastAsia"/>
                              </w:rPr>
                              <w:t xml:space="preserve">TCI </w:t>
                            </w:r>
                            <w:r w:rsidRPr="00755ABF">
                              <w:t xml:space="preserve">state </w:t>
                            </w:r>
                            <w:r w:rsidRPr="00755ABF">
                              <w:rPr>
                                <w:rFonts w:hint="eastAsia"/>
                              </w:rPr>
                              <w:t>until a new TCI state</w:t>
                            </w:r>
                            <w:r w:rsidRPr="00755ABF">
                              <w:t xml:space="preserve"> is configured or activated by the target cell</w:t>
                            </w:r>
                          </w:p>
                          <w:p w14:paraId="42E99CD2" w14:textId="77777777" w:rsidR="008444B8" w:rsidRPr="00755ABF" w:rsidRDefault="008444B8" w:rsidP="008444B8">
                            <w:pPr>
                              <w:pStyle w:val="ListParagraph"/>
                              <w:numPr>
                                <w:ilvl w:val="1"/>
                                <w:numId w:val="19"/>
                              </w:numPr>
                              <w:snapToGrid w:val="0"/>
                              <w:spacing w:after="100" w:afterAutospacing="1"/>
                              <w:contextualSpacing w:val="0"/>
                              <w:jc w:val="both"/>
                              <w:rPr>
                                <w:highlight w:val="yellow"/>
                              </w:rPr>
                            </w:pPr>
                            <w:r w:rsidRPr="00755ABF">
                              <w:rPr>
                                <w:highlight w:val="yellow"/>
                              </w:rPr>
                              <w:t xml:space="preserve">Alt.1’: use the QCL assumption of the SSB configured as the root QCL reference of the indicated </w:t>
                            </w:r>
                            <w:r w:rsidRPr="0057638D">
                              <w:rPr>
                                <w:highlight w:val="yellow"/>
                                <w:u w:val="single"/>
                              </w:rPr>
                              <w:t>TCI until a TCI activation/indication is given in the target cell</w:t>
                            </w:r>
                          </w:p>
                          <w:p w14:paraId="173206F9" w14:textId="77777777" w:rsidR="008444B8" w:rsidRPr="0071451E" w:rsidRDefault="008444B8" w:rsidP="0071451E">
                            <w:pPr>
                              <w:pStyle w:val="ListParagraph"/>
                              <w:numPr>
                                <w:ilvl w:val="1"/>
                                <w:numId w:val="19"/>
                              </w:numPr>
                              <w:snapToGrid w:val="0"/>
                              <w:spacing w:after="100" w:afterAutospacing="1"/>
                              <w:jc w:val="both"/>
                            </w:pPr>
                            <w:r w:rsidRPr="00755ABF">
                              <w:t xml:space="preserve">Alt.4: No new behaviour is introduced on top of Rel-17 unified TCI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F10F23F" id="Text Box 9" o:spid="_x0000_s1028" type="#_x0000_t202" style="position:absolute;margin-left:0;margin-top:0;width:2in;height:2in;z-index:2517288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mkFXPFgCAADLBAAADgAAAAAAAAAAAAAAAAAuAgAAZHJzL2Uyb0RvYy54bWxQSwECLQAU&#10;AAYACAAAACEANlRPAdkAAAAFAQAADwAAAAAAAAAAAAAAAACyBAAAZHJzL2Rvd25yZXYueG1sUEsF&#10;BgAAAAAEAAQA8wAAALgFAAAAAA==&#10;" fillcolor="#f2f2f2 [3052]" strokeweight=".5pt">
                <v:textbox style="mso-fit-shape-to-text:t">
                  <w:txbxContent>
                    <w:p w14:paraId="23240877" w14:textId="77777777" w:rsidR="008444B8" w:rsidRDefault="008444B8" w:rsidP="008444B8">
                      <w:r>
                        <w:t>[FL Proposal 5-3-1-v3]</w:t>
                      </w:r>
                    </w:p>
                    <w:p w14:paraId="38657C79" w14:textId="77777777" w:rsidR="008444B8" w:rsidRPr="00755ABF" w:rsidRDefault="008444B8" w:rsidP="008444B8">
                      <w:pPr>
                        <w:pStyle w:val="ListParagraph"/>
                        <w:numPr>
                          <w:ilvl w:val="0"/>
                          <w:numId w:val="19"/>
                        </w:numPr>
                        <w:snapToGrid w:val="0"/>
                        <w:spacing w:after="100" w:afterAutospacing="1"/>
                        <w:contextualSpacing w:val="0"/>
                        <w:jc w:val="both"/>
                      </w:pPr>
                      <w:r w:rsidRPr="00755ABF">
                        <w:t xml:space="preserve">For beam indication of target cell based on Rel-17 unified TCI framework applied to </w:t>
                      </w:r>
                      <w:r>
                        <w:t xml:space="preserve">at least </w:t>
                      </w:r>
                      <w:r w:rsidRPr="00755ABF">
                        <w:rPr>
                          <w:rFonts w:hint="eastAsia"/>
                        </w:rPr>
                        <w:t>C</w:t>
                      </w:r>
                      <w:r w:rsidRPr="00755ABF">
                        <w:t xml:space="preserve">ORESET#0 and </w:t>
                      </w:r>
                      <w:r w:rsidRPr="00755ABF">
                        <w:rPr>
                          <w:rFonts w:eastAsia="SimSun"/>
                          <w:lang w:eastAsia="zh-CN"/>
                        </w:rPr>
                        <w:t>CORESET</w:t>
                      </w:r>
                      <w:r w:rsidRPr="00755ABF">
                        <w:rPr>
                          <w:rFonts w:eastAsia="SimSun" w:hint="eastAsia"/>
                          <w:lang w:eastAsia="zh-CN"/>
                        </w:rPr>
                        <w:t>s</w:t>
                      </w:r>
                      <w:r w:rsidRPr="00755ABF">
                        <w:rPr>
                          <w:rFonts w:eastAsia="SimSun"/>
                          <w:lang w:eastAsia="zh-CN"/>
                        </w:rPr>
                        <w:t xml:space="preserve"> (other than CORESET#0) associated with </w:t>
                      </w:r>
                      <w:r w:rsidRPr="00755ABF">
                        <w:rPr>
                          <w:rFonts w:hint="eastAsia"/>
                        </w:rPr>
                        <w:t>Type 0A/1/2-PDCCH CSS sets</w:t>
                      </w:r>
                      <w:r w:rsidRPr="00755ABF">
                        <w:t xml:space="preserve"> where</w:t>
                      </w:r>
                      <w:r>
                        <w:t xml:space="preserve"> </w:t>
                      </w:r>
                      <w:r w:rsidRPr="00D60183">
                        <w:rPr>
                          <w:strike/>
                          <w:highlight w:val="yellow"/>
                        </w:rPr>
                        <w:t xml:space="preserve">no Rel-15/16 TCI state activation for PDCCH is provided </w:t>
                      </w:r>
                      <w:r w:rsidRPr="00D60183">
                        <w:rPr>
                          <w:strike/>
                        </w:rPr>
                        <w:t>and</w:t>
                      </w:r>
                      <w:r>
                        <w:t xml:space="preserve"> </w:t>
                      </w:r>
                      <w:r w:rsidRPr="00755ABF">
                        <w:rPr>
                          <w:rFonts w:eastAsia="SimSun" w:hint="eastAsia"/>
                          <w:lang w:eastAsia="zh-CN"/>
                        </w:rPr>
                        <w:t>followUnifiedTCI</w:t>
                      </w:r>
                      <w:r w:rsidRPr="00755ABF">
                        <w:rPr>
                          <w:rFonts w:eastAsia="SimSun"/>
                          <w:lang w:eastAsia="zh-CN"/>
                        </w:rPr>
                        <w:t>-</w:t>
                      </w:r>
                      <w:r w:rsidRPr="00755ABF">
                        <w:rPr>
                          <w:rFonts w:eastAsia="SimSun" w:hint="eastAsia"/>
                          <w:lang w:eastAsia="zh-CN"/>
                        </w:rPr>
                        <w:t>state</w:t>
                      </w:r>
                      <w:r w:rsidRPr="00755ABF">
                        <w:rPr>
                          <w:rFonts w:eastAsia="SimSun"/>
                          <w:lang w:eastAsia="zh-CN"/>
                        </w:rPr>
                        <w:t xml:space="preserve"> is not enabled </w:t>
                      </w:r>
                      <w:r w:rsidRPr="00314940">
                        <w:rPr>
                          <w:rFonts w:eastAsia="SimSun"/>
                          <w:lang w:eastAsia="zh-CN"/>
                        </w:rPr>
                        <w:t>or not provided</w:t>
                      </w:r>
                      <w:r w:rsidRPr="00814BC8">
                        <w:rPr>
                          <w:strike/>
                        </w:rPr>
                        <w:t>, alt 1 is adopted</w:t>
                      </w:r>
                    </w:p>
                    <w:p w14:paraId="2864ED20" w14:textId="77777777" w:rsidR="008444B8" w:rsidRPr="00755ABF" w:rsidRDefault="008444B8" w:rsidP="008444B8">
                      <w:pPr>
                        <w:pStyle w:val="ListParagraph"/>
                        <w:numPr>
                          <w:ilvl w:val="1"/>
                          <w:numId w:val="19"/>
                        </w:numPr>
                        <w:snapToGrid w:val="0"/>
                        <w:spacing w:after="100" w:afterAutospacing="1"/>
                        <w:contextualSpacing w:val="0"/>
                        <w:jc w:val="both"/>
                      </w:pPr>
                      <w:r w:rsidRPr="00755ABF">
                        <w:t>Alt.1: F</w:t>
                      </w:r>
                      <w:r w:rsidRPr="00755ABF">
                        <w:rPr>
                          <w:rFonts w:hint="eastAsia"/>
                        </w:rPr>
                        <w:t xml:space="preserve">ollow the </w:t>
                      </w:r>
                      <w:r w:rsidRPr="00755ABF">
                        <w:t xml:space="preserve">indicated </w:t>
                      </w:r>
                      <w:r w:rsidRPr="00755ABF">
                        <w:rPr>
                          <w:rFonts w:hint="eastAsia"/>
                        </w:rPr>
                        <w:t xml:space="preserve">TCI </w:t>
                      </w:r>
                      <w:r w:rsidRPr="00755ABF">
                        <w:t xml:space="preserve">state </w:t>
                      </w:r>
                      <w:r w:rsidRPr="00755ABF">
                        <w:rPr>
                          <w:rFonts w:hint="eastAsia"/>
                        </w:rPr>
                        <w:t>until a new TCI state</w:t>
                      </w:r>
                      <w:r w:rsidRPr="00755ABF">
                        <w:t xml:space="preserve"> is configured or activated by the target cell</w:t>
                      </w:r>
                    </w:p>
                    <w:p w14:paraId="42E99CD2" w14:textId="77777777" w:rsidR="008444B8" w:rsidRPr="00755ABF" w:rsidRDefault="008444B8" w:rsidP="008444B8">
                      <w:pPr>
                        <w:pStyle w:val="ListParagraph"/>
                        <w:numPr>
                          <w:ilvl w:val="1"/>
                          <w:numId w:val="19"/>
                        </w:numPr>
                        <w:snapToGrid w:val="0"/>
                        <w:spacing w:after="100" w:afterAutospacing="1"/>
                        <w:contextualSpacing w:val="0"/>
                        <w:jc w:val="both"/>
                        <w:rPr>
                          <w:highlight w:val="yellow"/>
                        </w:rPr>
                      </w:pPr>
                      <w:r w:rsidRPr="00755ABF">
                        <w:rPr>
                          <w:highlight w:val="yellow"/>
                        </w:rPr>
                        <w:t xml:space="preserve">Alt.1’: use the QCL assumption of the SSB configured as the root QCL reference of the indicated </w:t>
                      </w:r>
                      <w:r w:rsidRPr="0057638D">
                        <w:rPr>
                          <w:highlight w:val="yellow"/>
                          <w:u w:val="single"/>
                        </w:rPr>
                        <w:t>TCI until a TCI activation/indication is given in the target cell</w:t>
                      </w:r>
                    </w:p>
                    <w:p w14:paraId="173206F9" w14:textId="77777777" w:rsidR="008444B8" w:rsidRPr="0071451E" w:rsidRDefault="008444B8" w:rsidP="0071451E">
                      <w:pPr>
                        <w:pStyle w:val="ListParagraph"/>
                        <w:numPr>
                          <w:ilvl w:val="1"/>
                          <w:numId w:val="19"/>
                        </w:numPr>
                        <w:snapToGrid w:val="0"/>
                        <w:spacing w:after="100" w:afterAutospacing="1"/>
                        <w:jc w:val="both"/>
                      </w:pPr>
                      <w:r w:rsidRPr="00755ABF">
                        <w:t xml:space="preserve">Alt.4: No new behaviour is introduced on top of Rel-17 unified TCI </w:t>
                      </w:r>
                    </w:p>
                  </w:txbxContent>
                </v:textbox>
                <w10:wrap type="square"/>
              </v:shape>
            </w:pict>
          </mc:Fallback>
        </mc:AlternateContent>
      </w:r>
    </w:p>
    <w:p w14:paraId="62644D5C" w14:textId="17BC83FA" w:rsidR="00D0097D" w:rsidRDefault="008444B8" w:rsidP="00F94D03">
      <w:pPr>
        <w:rPr>
          <w:lang w:val="en-GB" w:eastAsia="ko-KR"/>
        </w:rPr>
      </w:pPr>
      <w:r>
        <w:rPr>
          <w:lang w:val="en-GB" w:eastAsia="ko-KR"/>
        </w:rPr>
        <w:t>According to the</w:t>
      </w:r>
      <w:r w:rsidR="00EA662B">
        <w:rPr>
          <w:lang w:val="en-GB" w:eastAsia="ko-KR"/>
        </w:rPr>
        <w:t xml:space="preserve"> agreement</w:t>
      </w:r>
      <w:r>
        <w:rPr>
          <w:lang w:val="en-GB" w:eastAsia="ko-KR"/>
        </w:rPr>
        <w:t xml:space="preserve"> in RAN1#112</w:t>
      </w:r>
      <w:r w:rsidR="00EA662B">
        <w:rPr>
          <w:lang w:val="en-GB" w:eastAsia="ko-KR"/>
        </w:rPr>
        <w:t>, after cell switch the signals/channels that are configured to follow the Rel-17 unified TCI state follow the indicated TCI state in the cell switch commands. For channels associated with Common Search Space (CCS) set other than Type-3 CCS set, the corresponding CORESET can be configured an additional TCI state.</w:t>
      </w:r>
      <w:r w:rsidR="00167B82">
        <w:rPr>
          <w:lang w:val="en-GB" w:eastAsia="ko-KR"/>
        </w:rPr>
        <w:t xml:space="preserve"> At the time of cell switch, the CORSET of common channels (associated with CCS set other than Type-3 CSS set)</w:t>
      </w:r>
      <w:r w:rsidR="00821DB2">
        <w:rPr>
          <w:lang w:val="en-GB" w:eastAsia="ko-KR"/>
        </w:rPr>
        <w:t xml:space="preserve"> as well as CORESET with index 0</w:t>
      </w:r>
      <w:r w:rsidR="00167B82">
        <w:rPr>
          <w:lang w:val="en-GB" w:eastAsia="ko-KR"/>
        </w:rPr>
        <w:t>, not configured to follow the unified TCI state, should switch from using the TCI state of the source serving cell to that of the target serving cell.</w:t>
      </w:r>
      <w:r w:rsidR="00EA662B">
        <w:rPr>
          <w:lang w:val="en-GB" w:eastAsia="ko-KR"/>
        </w:rPr>
        <w:t xml:space="preserve"> </w:t>
      </w:r>
      <w:r w:rsidR="0092026F">
        <w:rPr>
          <w:lang w:val="en-GB" w:eastAsia="ko-KR"/>
        </w:rPr>
        <w:t>The following two options can be further considered to determine the TCI state to use for CORESETs associated with CSS set other than Type-3 CSS set when switching to the Target serving cell.</w:t>
      </w:r>
    </w:p>
    <w:p w14:paraId="00432999" w14:textId="4916713F" w:rsidR="0092026F" w:rsidRDefault="0092026F" w:rsidP="009A197F">
      <w:pPr>
        <w:pStyle w:val="ListParagraph"/>
        <w:numPr>
          <w:ilvl w:val="0"/>
          <w:numId w:val="21"/>
        </w:numPr>
        <w:rPr>
          <w:lang w:val="en-GB" w:eastAsia="ko-KR"/>
        </w:rPr>
      </w:pPr>
      <w:r>
        <w:rPr>
          <w:lang w:val="en-GB" w:eastAsia="ko-KR"/>
        </w:rPr>
        <w:t>The CORESETs associated with CSS set other than Type-3 CSS set</w:t>
      </w:r>
      <w:r w:rsidR="00821DB2">
        <w:rPr>
          <w:lang w:val="en-GB" w:eastAsia="ko-KR"/>
        </w:rPr>
        <w:t xml:space="preserve"> and CORESET with index 0</w:t>
      </w:r>
      <w:r>
        <w:rPr>
          <w:lang w:val="en-GB" w:eastAsia="ko-KR"/>
        </w:rPr>
        <w:t xml:space="preserve"> follow the unified TCI state of the target cell until configured a new TCI state.</w:t>
      </w:r>
    </w:p>
    <w:p w14:paraId="284AD4A9" w14:textId="38902A75" w:rsidR="0092026F" w:rsidRDefault="0092026F" w:rsidP="009A197F">
      <w:pPr>
        <w:pStyle w:val="ListParagraph"/>
        <w:numPr>
          <w:ilvl w:val="0"/>
          <w:numId w:val="21"/>
        </w:numPr>
        <w:rPr>
          <w:lang w:val="en-GB" w:eastAsia="ko-KR"/>
        </w:rPr>
      </w:pPr>
      <w:r>
        <w:rPr>
          <w:lang w:val="en-GB" w:eastAsia="ko-KR"/>
        </w:rPr>
        <w:lastRenderedPageBreak/>
        <w:t>An additional TCI state is signalled in the cell switch command for the CORESETs associated with CSS set other than Type-3 CSS set</w:t>
      </w:r>
      <w:r w:rsidR="00821DB2">
        <w:rPr>
          <w:lang w:val="en-GB" w:eastAsia="ko-KR"/>
        </w:rPr>
        <w:t xml:space="preserve"> and CORESET with index 0</w:t>
      </w:r>
      <w:r>
        <w:rPr>
          <w:lang w:val="en-GB" w:eastAsia="ko-KR"/>
        </w:rPr>
        <w:t>.</w:t>
      </w:r>
    </w:p>
    <w:p w14:paraId="0DB9968F" w14:textId="5A179E55" w:rsidR="008444B8" w:rsidRPr="008444B8" w:rsidRDefault="008444B8" w:rsidP="008444B8">
      <w:pPr>
        <w:rPr>
          <w:lang w:val="en-GB" w:eastAsia="ko-KR"/>
        </w:rPr>
      </w:pPr>
      <w:r>
        <w:rPr>
          <w:lang w:val="en-GB" w:eastAsia="ko-KR"/>
        </w:rPr>
        <w:t>Regarding Alt1’,</w:t>
      </w:r>
      <w:r w:rsidR="00A02DB4">
        <w:rPr>
          <w:lang w:val="en-GB" w:eastAsia="ko-KR"/>
        </w:rPr>
        <w:t xml:space="preserve"> introduced in RAN1#114b,</w:t>
      </w:r>
      <w:r>
        <w:rPr>
          <w:lang w:val="en-GB" w:eastAsia="ko-KR"/>
        </w:rPr>
        <w:t xml:space="preserve"> this is a new alternative that was introduced during maintenance. We don’t see a necessity to consider this alternative now. It should also be pointed out that a CORESET can be configured to follow a TCI state ID (see TS 38.321 clause 6.1.3.15), using the QCL assumption of the SSB configured as the root QCL reference of a TCI state seems to be creating a new rule that is not necessary. </w:t>
      </w:r>
    </w:p>
    <w:p w14:paraId="4F6DC05D" w14:textId="1C9DC76A" w:rsidR="0092026F" w:rsidRPr="0092026F" w:rsidRDefault="0092026F" w:rsidP="0092026F">
      <w:pPr>
        <w:rPr>
          <w:b/>
          <w:i/>
          <w:lang w:val="en-GB" w:eastAsia="ko-KR"/>
        </w:rPr>
      </w:pPr>
      <w:r w:rsidRPr="0092026F">
        <w:rPr>
          <w:b/>
          <w:i/>
          <w:lang w:val="en-GB" w:eastAsia="ko-KR"/>
        </w:rPr>
        <w:t xml:space="preserve">Proposal </w:t>
      </w:r>
      <w:r w:rsidR="00E351BF">
        <w:rPr>
          <w:b/>
          <w:i/>
          <w:lang w:val="en-GB" w:eastAsia="ko-KR"/>
        </w:rPr>
        <w:t>4</w:t>
      </w:r>
      <w:r w:rsidRPr="0092026F">
        <w:rPr>
          <w:b/>
          <w:i/>
          <w:lang w:val="en-GB" w:eastAsia="ko-KR"/>
        </w:rPr>
        <w:t>: for CORESETs associat</w:t>
      </w:r>
      <w:r w:rsidR="00B46EC0">
        <w:rPr>
          <w:b/>
          <w:i/>
          <w:lang w:val="en-GB" w:eastAsia="ko-KR"/>
        </w:rPr>
        <w:t>ed with CSS set other than Type</w:t>
      </w:r>
      <w:r w:rsidRPr="0092026F">
        <w:rPr>
          <w:b/>
          <w:i/>
          <w:lang w:val="en-GB" w:eastAsia="ko-KR"/>
        </w:rPr>
        <w:t>3</w:t>
      </w:r>
      <w:r w:rsidR="00B46EC0">
        <w:rPr>
          <w:b/>
          <w:i/>
          <w:lang w:val="en-GB" w:eastAsia="ko-KR"/>
        </w:rPr>
        <w:t>-PDCCH</w:t>
      </w:r>
      <w:r w:rsidRPr="0092026F">
        <w:rPr>
          <w:b/>
          <w:i/>
          <w:lang w:val="en-GB" w:eastAsia="ko-KR"/>
        </w:rPr>
        <w:t xml:space="preserve"> CSS set, after cell switch </w:t>
      </w:r>
      <w:r w:rsidR="00440BAB">
        <w:rPr>
          <w:b/>
          <w:i/>
          <w:lang w:val="en-GB" w:eastAsia="ko-KR"/>
        </w:rPr>
        <w:t>down-select</w:t>
      </w:r>
      <w:r w:rsidRPr="0092026F">
        <w:rPr>
          <w:b/>
          <w:i/>
          <w:lang w:val="en-GB" w:eastAsia="ko-KR"/>
        </w:rPr>
        <w:t xml:space="preserve"> the following options for the TCI state</w:t>
      </w:r>
      <w:r w:rsidR="00B46EC0">
        <w:rPr>
          <w:b/>
          <w:i/>
          <w:lang w:val="en-GB" w:eastAsia="ko-KR"/>
        </w:rPr>
        <w:t xml:space="preserve"> indication</w:t>
      </w:r>
      <w:r w:rsidRPr="0092026F">
        <w:rPr>
          <w:b/>
          <w:i/>
          <w:lang w:val="en-GB" w:eastAsia="ko-KR"/>
        </w:rPr>
        <w:t>:</w:t>
      </w:r>
    </w:p>
    <w:p w14:paraId="357D2163" w14:textId="7843E777" w:rsidR="0092026F" w:rsidRPr="0092026F" w:rsidRDefault="0092026F" w:rsidP="0026074D">
      <w:pPr>
        <w:pStyle w:val="ListParagraph"/>
        <w:numPr>
          <w:ilvl w:val="0"/>
          <w:numId w:val="22"/>
        </w:numPr>
        <w:rPr>
          <w:b/>
          <w:i/>
          <w:lang w:val="en-GB" w:eastAsia="ko-KR"/>
        </w:rPr>
      </w:pPr>
      <w:r w:rsidRPr="0092026F">
        <w:rPr>
          <w:b/>
          <w:i/>
          <w:lang w:val="en-GB" w:eastAsia="ko-KR"/>
        </w:rPr>
        <w:t xml:space="preserve">The CORESETs associated with CSS set </w:t>
      </w:r>
      <w:r w:rsidR="00B46EC0">
        <w:rPr>
          <w:b/>
          <w:i/>
          <w:lang w:val="en-GB" w:eastAsia="ko-KR"/>
        </w:rPr>
        <w:t>other than Type</w:t>
      </w:r>
      <w:r w:rsidRPr="0092026F">
        <w:rPr>
          <w:b/>
          <w:i/>
          <w:lang w:val="en-GB" w:eastAsia="ko-KR"/>
        </w:rPr>
        <w:t>3</w:t>
      </w:r>
      <w:r w:rsidR="00B46EC0">
        <w:rPr>
          <w:b/>
          <w:i/>
          <w:lang w:val="en-GB" w:eastAsia="ko-KR"/>
        </w:rPr>
        <w:t>-PDCCH</w:t>
      </w:r>
      <w:r w:rsidRPr="0092026F">
        <w:rPr>
          <w:b/>
          <w:i/>
          <w:lang w:val="en-GB" w:eastAsia="ko-KR"/>
        </w:rPr>
        <w:t xml:space="preserve"> CSS</w:t>
      </w:r>
      <w:r w:rsidR="0026074D">
        <w:rPr>
          <w:b/>
          <w:i/>
          <w:lang w:val="en-GB" w:eastAsia="ko-KR"/>
        </w:rPr>
        <w:t xml:space="preserve"> and CORESET with index 0</w:t>
      </w:r>
      <w:r w:rsidRPr="0092026F">
        <w:rPr>
          <w:b/>
          <w:i/>
          <w:lang w:val="en-GB" w:eastAsia="ko-KR"/>
        </w:rPr>
        <w:t xml:space="preserve"> set follo</w:t>
      </w:r>
      <w:r>
        <w:rPr>
          <w:b/>
          <w:i/>
          <w:lang w:val="en-GB" w:eastAsia="ko-KR"/>
        </w:rPr>
        <w:t>w the unified TCI state of the t</w:t>
      </w:r>
      <w:r w:rsidRPr="0092026F">
        <w:rPr>
          <w:b/>
          <w:i/>
          <w:lang w:val="en-GB" w:eastAsia="ko-KR"/>
        </w:rPr>
        <w:t>arget cell until configured a new TCI state.</w:t>
      </w:r>
    </w:p>
    <w:p w14:paraId="1C76B220" w14:textId="0DB46159" w:rsidR="0092026F" w:rsidRPr="0092026F" w:rsidRDefault="0092026F" w:rsidP="00821DB2">
      <w:pPr>
        <w:pStyle w:val="ListParagraph"/>
        <w:numPr>
          <w:ilvl w:val="0"/>
          <w:numId w:val="22"/>
        </w:numPr>
        <w:rPr>
          <w:b/>
          <w:i/>
          <w:lang w:val="en-GB" w:eastAsia="ko-KR"/>
        </w:rPr>
      </w:pPr>
      <w:r w:rsidRPr="0092026F">
        <w:rPr>
          <w:b/>
          <w:i/>
          <w:lang w:val="en-GB" w:eastAsia="ko-KR"/>
        </w:rPr>
        <w:t>An additional TCI state is signalled in the cell switch command for the CORESETs associat</w:t>
      </w:r>
      <w:r w:rsidR="00B46EC0">
        <w:rPr>
          <w:b/>
          <w:i/>
          <w:lang w:val="en-GB" w:eastAsia="ko-KR"/>
        </w:rPr>
        <w:t>ed with CSS set other than Type</w:t>
      </w:r>
      <w:r w:rsidRPr="0092026F">
        <w:rPr>
          <w:b/>
          <w:i/>
          <w:lang w:val="en-GB" w:eastAsia="ko-KR"/>
        </w:rPr>
        <w:t>3</w:t>
      </w:r>
      <w:r w:rsidR="00B46EC0">
        <w:rPr>
          <w:b/>
          <w:i/>
          <w:lang w:val="en-GB" w:eastAsia="ko-KR"/>
        </w:rPr>
        <w:t>-PDCCH</w:t>
      </w:r>
      <w:r w:rsidRPr="0092026F">
        <w:rPr>
          <w:b/>
          <w:i/>
          <w:lang w:val="en-GB" w:eastAsia="ko-KR"/>
        </w:rPr>
        <w:t xml:space="preserve"> CSS set</w:t>
      </w:r>
      <w:r w:rsidR="00821DB2">
        <w:rPr>
          <w:b/>
          <w:i/>
          <w:lang w:val="en-GB" w:eastAsia="ko-KR"/>
        </w:rPr>
        <w:t xml:space="preserve"> </w:t>
      </w:r>
      <w:r w:rsidR="00821DB2" w:rsidRPr="00821DB2">
        <w:rPr>
          <w:b/>
          <w:i/>
          <w:lang w:val="en-GB" w:eastAsia="ko-KR"/>
        </w:rPr>
        <w:t>and CORESET with index 0</w:t>
      </w:r>
      <w:r w:rsidRPr="0092026F">
        <w:rPr>
          <w:b/>
          <w:i/>
          <w:lang w:val="en-GB" w:eastAsia="ko-KR"/>
        </w:rPr>
        <w:t>.</w:t>
      </w:r>
    </w:p>
    <w:p w14:paraId="1E49178C" w14:textId="03948FBC" w:rsidR="00F714A1" w:rsidRDefault="00F714A1" w:rsidP="00F94D03">
      <w:pPr>
        <w:rPr>
          <w:lang w:val="en-GB" w:eastAsia="ko-KR"/>
        </w:rPr>
      </w:pPr>
    </w:p>
    <w:p w14:paraId="755AD77D" w14:textId="42B7C276" w:rsidR="0026074D" w:rsidRDefault="0026074D" w:rsidP="00F94D03">
      <w:pPr>
        <w:rPr>
          <w:lang w:val="en-GB" w:eastAsia="ko-KR"/>
        </w:rPr>
      </w:pPr>
      <w:r>
        <w:rPr>
          <w:lang w:val="en-GB" w:eastAsia="ko-KR"/>
        </w:rPr>
        <w:t>The following text proposals are proposed for the two alternatives.</w:t>
      </w:r>
    </w:p>
    <w:p w14:paraId="4F195CD6" w14:textId="77777777" w:rsidR="0026074D" w:rsidRDefault="0026074D" w:rsidP="00F94D03">
      <w:pPr>
        <w:rPr>
          <w:lang w:val="en-GB" w:eastAsia="ko-KR"/>
        </w:rPr>
      </w:pPr>
    </w:p>
    <w:p w14:paraId="08769E91" w14:textId="013ADE81" w:rsidR="001A5760" w:rsidRPr="001A5760" w:rsidRDefault="001A5760" w:rsidP="00F94D03">
      <w:pPr>
        <w:rPr>
          <w:b/>
          <w:lang w:val="en-GB" w:eastAsia="ko-KR"/>
        </w:rPr>
      </w:pPr>
      <w:r>
        <w:rPr>
          <w:b/>
          <w:lang w:val="en-GB" w:eastAsia="ko-KR"/>
        </w:rPr>
        <w:t>Text Proposal for Alt1</w:t>
      </w:r>
      <w:r w:rsidRPr="001A5760">
        <w:rPr>
          <w:b/>
          <w:lang w:val="en-GB" w:eastAsia="ko-KR"/>
        </w:rPr>
        <w:t>:</w:t>
      </w:r>
      <w:r w:rsidR="00A00762">
        <w:rPr>
          <w:b/>
          <w:lang w:val="en-GB" w:eastAsia="ko-KR"/>
        </w:rPr>
        <w:t xml:space="preserve"> (TS 38.213 v18.0.0)</w:t>
      </w:r>
    </w:p>
    <w:p w14:paraId="60F22770" w14:textId="05218892" w:rsidR="00682794" w:rsidRDefault="001A5760" w:rsidP="00F94D03">
      <w:pPr>
        <w:rPr>
          <w:lang w:val="en-GB" w:eastAsia="ko-KR"/>
        </w:rPr>
      </w:pPr>
      <w:r>
        <w:rPr>
          <w:noProof/>
        </w:rPr>
        <mc:AlternateContent>
          <mc:Choice Requires="wps">
            <w:drawing>
              <wp:anchor distT="0" distB="0" distL="114300" distR="114300" simplePos="0" relativeHeight="251724800" behindDoc="0" locked="0" layoutInCell="1" allowOverlap="1" wp14:anchorId="7280ED27" wp14:editId="074F30F6">
                <wp:simplePos x="0" y="0"/>
                <wp:positionH relativeFrom="column">
                  <wp:posOffset>0</wp:posOffset>
                </wp:positionH>
                <wp:positionV relativeFrom="paragraph">
                  <wp:posOffset>0</wp:posOffset>
                </wp:positionV>
                <wp:extent cx="1828800" cy="1828800"/>
                <wp:effectExtent l="0" t="0" r="24765" b="10795"/>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C273052" w14:textId="77777777" w:rsidR="001A5760" w:rsidRPr="001A5760" w:rsidRDefault="001A5760" w:rsidP="00F94D03">
                            <w:pPr>
                              <w:rPr>
                                <w:b/>
                                <w:lang w:val="en-GB" w:eastAsia="ko-KR"/>
                              </w:rPr>
                            </w:pPr>
                            <w:r w:rsidRPr="001A5760">
                              <w:rPr>
                                <w:b/>
                                <w:lang w:val="en-GB" w:eastAsia="ko-KR"/>
                              </w:rPr>
                              <w:t>21</w:t>
                            </w:r>
                            <w:r w:rsidRPr="001A5760">
                              <w:rPr>
                                <w:b/>
                                <w:lang w:val="en-GB" w:eastAsia="ko-KR"/>
                              </w:rPr>
                              <w:tab/>
                              <w:t>L1/L2-triggered mobility procedures</w:t>
                            </w:r>
                          </w:p>
                          <w:p w14:paraId="16758EC3" w14:textId="77777777" w:rsidR="001A5760" w:rsidRPr="00682794" w:rsidRDefault="001A5760" w:rsidP="00F94D03">
                            <w:pPr>
                              <w:rPr>
                                <w:color w:val="FF0000"/>
                                <w:lang w:val="en-GB" w:eastAsia="ko-KR"/>
                              </w:rPr>
                            </w:pPr>
                            <w:r w:rsidRPr="00682794">
                              <w:rPr>
                                <w:color w:val="FF0000"/>
                                <w:lang w:val="en-GB" w:eastAsia="ko-KR"/>
                              </w:rPr>
                              <w:t>&lt;omitted parts&gt;</w:t>
                            </w:r>
                          </w:p>
                          <w:p w14:paraId="36F28191" w14:textId="77777777" w:rsidR="001A5760" w:rsidRPr="00D87FE9" w:rsidRDefault="001A5760" w:rsidP="00D87FE9">
                            <w:r w:rsidRPr="005F4AE0">
                              <w:t xml:space="preserve">A UE can be provided by a MAC CE in a PDSCH reception on the serving cell [11, TS 38.321] a </w:t>
                            </w:r>
                            <w:r w:rsidRPr="005F4AE0">
                              <w:rPr>
                                <w:rFonts w:cs="Times"/>
                                <w:i/>
                                <w:iCs/>
                                <w:szCs w:val="18"/>
                                <w:lang w:eastAsia="zh-CN"/>
                              </w:rPr>
                              <w:t>TCI-State</w:t>
                            </w:r>
                            <w:r w:rsidRPr="005F4AE0">
                              <w:rPr>
                                <w:rFonts w:cs="Times"/>
                                <w:iCs/>
                                <w:szCs w:val="18"/>
                                <w:lang w:eastAsia="zh-CN"/>
                              </w:rPr>
                              <w:t xml:space="preserve"> </w:t>
                            </w:r>
                            <w:r w:rsidRPr="005F4AE0">
                              <w:t xml:space="preserve">and/or </w:t>
                            </w:r>
                            <w:r w:rsidRPr="005F4AE0">
                              <w:rPr>
                                <w:i/>
                              </w:rPr>
                              <w:t>TCI-UL-State</w:t>
                            </w:r>
                            <w:r w:rsidRPr="005F4AE0">
                              <w:rPr>
                                <w:rFonts w:cs="Times"/>
                                <w:iCs/>
                                <w:szCs w:val="18"/>
                                <w:lang w:eastAsia="zh-CN"/>
                              </w:rPr>
                              <w:t xml:space="preserve"> in</w:t>
                            </w:r>
                            <w:r w:rsidRPr="005F4AE0">
                              <w:t xml:space="preserve"> </w:t>
                            </w:r>
                            <w:r w:rsidRPr="005F4AE0">
                              <w:rPr>
                                <w:i/>
                                <w:iCs/>
                              </w:rPr>
                              <w:t>LTM-</w:t>
                            </w:r>
                            <w:r w:rsidRPr="005F4AE0">
                              <w:rPr>
                                <w:rFonts w:cs="Times"/>
                                <w:i/>
                                <w:iCs/>
                                <w:szCs w:val="18"/>
                                <w:lang w:eastAsia="zh-CN"/>
                              </w:rPr>
                              <w:t>dl-OrJointTCI-State</w:t>
                            </w:r>
                            <w:r w:rsidRPr="005F4AE0">
                              <w:rPr>
                                <w:i/>
                                <w:iCs/>
                              </w:rPr>
                              <w:t>ToAddMod</w:t>
                            </w:r>
                            <w:r w:rsidRPr="005F4AE0">
                              <w:rPr>
                                <w:rFonts w:cs="Times"/>
                                <w:i/>
                                <w:iCs/>
                                <w:szCs w:val="18"/>
                                <w:lang w:eastAsia="zh-CN"/>
                              </w:rPr>
                              <w:t>List</w:t>
                            </w:r>
                            <w:r w:rsidRPr="005F4AE0">
                              <w:rPr>
                                <w:rFonts w:cs="Times"/>
                                <w:iCs/>
                                <w:szCs w:val="18"/>
                                <w:lang w:eastAsia="zh-CN"/>
                              </w:rPr>
                              <w:t xml:space="preserve"> and/or</w:t>
                            </w:r>
                            <w:r w:rsidRPr="005F4AE0">
                              <w:t xml:space="preserve"> </w:t>
                            </w:r>
                            <w:r w:rsidRPr="005F4AE0">
                              <w:rPr>
                                <w:i/>
                                <w:iCs/>
                              </w:rPr>
                              <w:t>LTM-ul-TCI-ToAddModList</w:t>
                            </w:r>
                            <w:r w:rsidRPr="005F4AE0">
                              <w:rPr>
                                <w:iCs/>
                              </w:rPr>
                              <w:t xml:space="preserve"> indicating a unified TCI state</w:t>
                            </w:r>
                            <w:r w:rsidRPr="005F4AE0">
                              <w:rPr>
                                <w:lang w:eastAsia="zh-CN"/>
                              </w:rPr>
                              <w:t xml:space="preserve"> </w:t>
                            </w:r>
                            <w:r w:rsidRPr="005F4AE0">
                              <w:t xml:space="preserve">[6, TS 38.214] </w:t>
                            </w:r>
                            <w:r w:rsidRPr="005F4AE0">
                              <w:rPr>
                                <w:lang w:eastAsia="zh-CN"/>
                              </w:rPr>
                              <w:t xml:space="preserve">for applicable receptions or transmissions on a candidate cell from the number of candidate cells. </w:t>
                            </w:r>
                            <w:r w:rsidRPr="005F4AE0">
                              <w:t xml:space="preserve">The UE applies the </w:t>
                            </w:r>
                            <w:r w:rsidRPr="005F4AE0">
                              <w:rPr>
                                <w:i/>
                              </w:rPr>
                              <w:t>TCI-</w:t>
                            </w:r>
                            <w:r w:rsidRPr="005F4AE0">
                              <w:rPr>
                                <w:rFonts w:hint="eastAsia"/>
                                <w:i/>
                                <w:lang w:eastAsia="zh-CN"/>
                              </w:rPr>
                              <w:t>S</w:t>
                            </w:r>
                            <w:r w:rsidRPr="005F4AE0">
                              <w:rPr>
                                <w:i/>
                              </w:rPr>
                              <w:t>tate</w:t>
                            </w:r>
                            <w:r w:rsidRPr="005F4AE0">
                              <w:t xml:space="preserve"> and/or </w:t>
                            </w:r>
                            <w:r w:rsidRPr="005F4AE0">
                              <w:rPr>
                                <w:i/>
                              </w:rPr>
                              <w:t xml:space="preserve">TCI-UL-State, </w:t>
                            </w:r>
                            <w:r w:rsidRPr="005F4AE0">
                              <w:t xml:space="preserve">if indicated by the MAC CE, from a first slot that is </w:t>
                            </w:r>
                            <m:oMath>
                              <m:r>
                                <m:rPr>
                                  <m:sty m:val="p"/>
                                </m:rPr>
                                <w:rPr>
                                  <w:rFonts w:ascii="Cambria Math" w:hAnsi="Cambria Math"/>
                                </w:rPr>
                                <m:t>TBD</m:t>
                              </m:r>
                            </m:oMath>
                            <w:r w:rsidRPr="005F4AE0">
                              <w:t xml:space="preserve"> after the last symbol of a PUCCH or PUSCH with HARQ-ACK information for the PDSCH providing the MAC CE, and </w:t>
                            </w:r>
                            <m:oMath>
                              <m:r>
                                <w:rPr>
                                  <w:rFonts w:ascii="Cambria Math" w:hAnsi="Cambria Math"/>
                                </w:rPr>
                                <m:t xml:space="preserve">μ </m:t>
                              </m:r>
                            </m:oMath>
                            <w:r w:rsidRPr="005F4AE0">
                              <w:t>is the SCS configuration for the TBD</w:t>
                            </w:r>
                            <w:r w:rsidRPr="005F4AE0">
                              <w:rPr>
                                <w:i/>
                              </w:rPr>
                              <w:t>.</w:t>
                            </w:r>
                            <w:r>
                              <w:rPr>
                                <w:i/>
                              </w:rPr>
                              <w:t xml:space="preserve"> </w:t>
                            </w:r>
                            <w:r>
                              <w:rPr>
                                <w:color w:val="FF0000"/>
                              </w:rPr>
                              <w:t>The</w:t>
                            </w:r>
                            <w:r w:rsidRPr="00FE2E47">
                              <w:rPr>
                                <w:color w:val="FF0000"/>
                              </w:rPr>
                              <w:t xml:space="preserve"> UE obtains the QCL </w:t>
                            </w:r>
                            <w:r>
                              <w:rPr>
                                <w:color w:val="FF0000"/>
                              </w:rPr>
                              <w:t xml:space="preserve">assumptions from the </w:t>
                            </w:r>
                            <w:r w:rsidRPr="00587E67">
                              <w:rPr>
                                <w:i/>
                                <w:color w:val="FF0000"/>
                              </w:rPr>
                              <w:t>TCI-State</w:t>
                            </w:r>
                            <w:r w:rsidRPr="00FE2E47">
                              <w:rPr>
                                <w:color w:val="FF0000"/>
                              </w:rPr>
                              <w:t xml:space="preserve"> for DM-RS of PDSCH and</w:t>
                            </w:r>
                            <w:r>
                              <w:rPr>
                                <w:color w:val="FF0000"/>
                              </w:rPr>
                              <w:t xml:space="preserve"> </w:t>
                            </w:r>
                            <w:r w:rsidRPr="00FE2E47">
                              <w:rPr>
                                <w:color w:val="FF0000"/>
                              </w:rPr>
                              <w:t>DM-RS of PDCCH, and the CSI -RS ap</w:t>
                            </w:r>
                            <w:r>
                              <w:rPr>
                                <w:color w:val="FF0000"/>
                              </w:rPr>
                              <w:t xml:space="preserve">plying the </w:t>
                            </w:r>
                            <w:r w:rsidRPr="00FE2E47">
                              <w:rPr>
                                <w:color w:val="FF0000"/>
                              </w:rPr>
                              <w:t>indicated TCI state</w:t>
                            </w:r>
                            <w:r>
                              <w:rPr>
                                <w:color w:val="FF0000"/>
                              </w:rPr>
                              <w:t>.</w:t>
                            </w:r>
                            <w:r w:rsidRPr="00FE2E47">
                              <w:rPr>
                                <w:color w:val="FF0000"/>
                              </w:rPr>
                              <w:t xml:space="preserve"> </w:t>
                            </w:r>
                            <w:r>
                              <w:rPr>
                                <w:color w:val="FF0000"/>
                              </w:rPr>
                              <w:t>T</w:t>
                            </w:r>
                            <w:r w:rsidRPr="00FE2E47">
                              <w:rPr>
                                <w:color w:val="FF0000"/>
                              </w:rPr>
                              <w:t>he UE determines an UL TX spatial filter, if</w:t>
                            </w:r>
                            <w:r>
                              <w:rPr>
                                <w:color w:val="FF0000"/>
                              </w:rPr>
                              <w:t xml:space="preserve"> </w:t>
                            </w:r>
                            <w:r w:rsidRPr="00FE2E47">
                              <w:rPr>
                                <w:color w:val="FF0000"/>
                              </w:rPr>
                              <w:t xml:space="preserve">applicable, from the </w:t>
                            </w:r>
                            <w:r w:rsidRPr="00FE2E47">
                              <w:rPr>
                                <w:i/>
                                <w:color w:val="FF0000"/>
                              </w:rPr>
                              <w:t>TCI-</w:t>
                            </w:r>
                            <w:r w:rsidRPr="00FE2E47">
                              <w:rPr>
                                <w:rFonts w:hint="eastAsia"/>
                                <w:i/>
                                <w:color w:val="FF0000"/>
                                <w:lang w:eastAsia="zh-CN"/>
                              </w:rPr>
                              <w:t>S</w:t>
                            </w:r>
                            <w:r w:rsidRPr="00FE2E47">
                              <w:rPr>
                                <w:i/>
                                <w:color w:val="FF0000"/>
                              </w:rPr>
                              <w:t>tate</w:t>
                            </w:r>
                            <w:r w:rsidRPr="00FE2E47">
                              <w:rPr>
                                <w:color w:val="FF0000"/>
                              </w:rPr>
                              <w:t xml:space="preserve"> and/or </w:t>
                            </w:r>
                            <w:r w:rsidRPr="00FE2E47">
                              <w:rPr>
                                <w:i/>
                                <w:color w:val="FF0000"/>
                              </w:rPr>
                              <w:t>TCI-UL-State</w:t>
                            </w:r>
                            <w:r w:rsidRPr="00FE2E47">
                              <w:rPr>
                                <w:color w:val="FF0000"/>
                              </w:rPr>
                              <w:t xml:space="preserve"> for dynamic-grant and configured-grant based PUSCH and PUCCH, and SRS</w:t>
                            </w:r>
                            <w:r>
                              <w:rPr>
                                <w:color w:val="FF0000"/>
                              </w:rPr>
                              <w:t xml:space="preserve"> </w:t>
                            </w:r>
                            <w:r w:rsidRPr="00FE2E47">
                              <w:rPr>
                                <w:color w:val="FF0000"/>
                              </w:rPr>
                              <w:t>applying the indicated TCI state</w:t>
                            </w:r>
                            <w:r>
                              <w:rPr>
                                <w:color w:val="FF0000"/>
                              </w:rPr>
                              <w:t xml:space="preserve">. For a CORESET with index 0 or a CORESET associated with at least CSS sets other than Type-3 PDCCH CSS sets, a DM-RS antenna port for PDCCH receptions in the CORESET and a DM-RS antenna port for PDSCH receptions scheduled by DCI formats provided by PDCCH receptions in the CORESET, are quasi co-located with reference signals provided by the </w:t>
                            </w:r>
                            <w:r w:rsidRPr="00915FF8">
                              <w:rPr>
                                <w:i/>
                                <w:color w:val="FF0000"/>
                              </w:rPr>
                              <w:t>TCI-State</w:t>
                            </w:r>
                            <w:r>
                              <w:rPr>
                                <w:color w:val="FF0000"/>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280ED27" id="Text Box 4" o:spid="_x0000_s1029" type="#_x0000_t202" style="position:absolute;margin-left:0;margin-top:0;width:2in;height:2in;z-index:2517248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HdFimRZAgAAywQAAA4AAAAAAAAAAAAAAAAALgIAAGRycy9lMm9Eb2MueG1sUEsBAi0A&#10;FAAGAAgAAAAhADZUTwHZAAAABQEAAA8AAAAAAAAAAAAAAAAAswQAAGRycy9kb3ducmV2LnhtbFBL&#10;BQYAAAAABAAEAPMAAAC5BQAAAAA=&#10;" fillcolor="#f2f2f2 [3052]" strokeweight=".5pt">
                <v:textbox style="mso-fit-shape-to-text:t">
                  <w:txbxContent>
                    <w:p w14:paraId="4C273052" w14:textId="77777777" w:rsidR="001A5760" w:rsidRPr="001A5760" w:rsidRDefault="001A5760" w:rsidP="00F94D03">
                      <w:pPr>
                        <w:rPr>
                          <w:b/>
                          <w:lang w:val="en-GB" w:eastAsia="ko-KR"/>
                        </w:rPr>
                      </w:pPr>
                      <w:r w:rsidRPr="001A5760">
                        <w:rPr>
                          <w:b/>
                          <w:lang w:val="en-GB" w:eastAsia="ko-KR"/>
                        </w:rPr>
                        <w:t>21</w:t>
                      </w:r>
                      <w:r w:rsidRPr="001A5760">
                        <w:rPr>
                          <w:b/>
                          <w:lang w:val="en-GB" w:eastAsia="ko-KR"/>
                        </w:rPr>
                        <w:tab/>
                        <w:t>L1/L2-triggered mobility procedures</w:t>
                      </w:r>
                    </w:p>
                    <w:p w14:paraId="16758EC3" w14:textId="77777777" w:rsidR="001A5760" w:rsidRPr="00682794" w:rsidRDefault="001A5760" w:rsidP="00F94D03">
                      <w:pPr>
                        <w:rPr>
                          <w:color w:val="FF0000"/>
                          <w:lang w:val="en-GB" w:eastAsia="ko-KR"/>
                        </w:rPr>
                      </w:pPr>
                      <w:r w:rsidRPr="00682794">
                        <w:rPr>
                          <w:color w:val="FF0000"/>
                          <w:lang w:val="en-GB" w:eastAsia="ko-KR"/>
                        </w:rPr>
                        <w:t>&lt;omitted parts&gt;</w:t>
                      </w:r>
                    </w:p>
                    <w:p w14:paraId="36F28191" w14:textId="77777777" w:rsidR="001A5760" w:rsidRPr="00D87FE9" w:rsidRDefault="001A5760" w:rsidP="00D87FE9">
                      <w:r w:rsidRPr="005F4AE0">
                        <w:t xml:space="preserve">A UE can be provided by a MAC CE in a PDSCH reception on the serving cell [11, TS 38.321] a </w:t>
                      </w:r>
                      <w:r w:rsidRPr="005F4AE0">
                        <w:rPr>
                          <w:rFonts w:cs="Times"/>
                          <w:i/>
                          <w:iCs/>
                          <w:szCs w:val="18"/>
                          <w:lang w:eastAsia="zh-CN"/>
                        </w:rPr>
                        <w:t>TCI-State</w:t>
                      </w:r>
                      <w:r w:rsidRPr="005F4AE0">
                        <w:rPr>
                          <w:rFonts w:cs="Times"/>
                          <w:iCs/>
                          <w:szCs w:val="18"/>
                          <w:lang w:eastAsia="zh-CN"/>
                        </w:rPr>
                        <w:t xml:space="preserve"> </w:t>
                      </w:r>
                      <w:r w:rsidRPr="005F4AE0">
                        <w:t xml:space="preserve">and/or </w:t>
                      </w:r>
                      <w:r w:rsidRPr="005F4AE0">
                        <w:rPr>
                          <w:i/>
                        </w:rPr>
                        <w:t>TCI-UL-State</w:t>
                      </w:r>
                      <w:r w:rsidRPr="005F4AE0">
                        <w:rPr>
                          <w:rFonts w:cs="Times"/>
                          <w:iCs/>
                          <w:szCs w:val="18"/>
                          <w:lang w:eastAsia="zh-CN"/>
                        </w:rPr>
                        <w:t xml:space="preserve"> in</w:t>
                      </w:r>
                      <w:r w:rsidRPr="005F4AE0">
                        <w:t xml:space="preserve"> </w:t>
                      </w:r>
                      <w:r w:rsidRPr="005F4AE0">
                        <w:rPr>
                          <w:i/>
                          <w:iCs/>
                        </w:rPr>
                        <w:t>LTM-</w:t>
                      </w:r>
                      <w:r w:rsidRPr="005F4AE0">
                        <w:rPr>
                          <w:rFonts w:cs="Times"/>
                          <w:i/>
                          <w:iCs/>
                          <w:szCs w:val="18"/>
                          <w:lang w:eastAsia="zh-CN"/>
                        </w:rPr>
                        <w:t>dl-OrJointTCI-State</w:t>
                      </w:r>
                      <w:r w:rsidRPr="005F4AE0">
                        <w:rPr>
                          <w:i/>
                          <w:iCs/>
                        </w:rPr>
                        <w:t>ToAddMod</w:t>
                      </w:r>
                      <w:r w:rsidRPr="005F4AE0">
                        <w:rPr>
                          <w:rFonts w:cs="Times"/>
                          <w:i/>
                          <w:iCs/>
                          <w:szCs w:val="18"/>
                          <w:lang w:eastAsia="zh-CN"/>
                        </w:rPr>
                        <w:t>List</w:t>
                      </w:r>
                      <w:r w:rsidRPr="005F4AE0">
                        <w:rPr>
                          <w:rFonts w:cs="Times"/>
                          <w:iCs/>
                          <w:szCs w:val="18"/>
                          <w:lang w:eastAsia="zh-CN"/>
                        </w:rPr>
                        <w:t xml:space="preserve"> and/or</w:t>
                      </w:r>
                      <w:r w:rsidRPr="005F4AE0">
                        <w:t xml:space="preserve"> </w:t>
                      </w:r>
                      <w:r w:rsidRPr="005F4AE0">
                        <w:rPr>
                          <w:i/>
                          <w:iCs/>
                        </w:rPr>
                        <w:t>LTM-ul-TCI-ToAddModList</w:t>
                      </w:r>
                      <w:r w:rsidRPr="005F4AE0">
                        <w:rPr>
                          <w:iCs/>
                        </w:rPr>
                        <w:t xml:space="preserve"> indicating a unified TCI state</w:t>
                      </w:r>
                      <w:r w:rsidRPr="005F4AE0">
                        <w:rPr>
                          <w:lang w:eastAsia="zh-CN"/>
                        </w:rPr>
                        <w:t xml:space="preserve"> </w:t>
                      </w:r>
                      <w:r w:rsidRPr="005F4AE0">
                        <w:t xml:space="preserve">[6, TS 38.214] </w:t>
                      </w:r>
                      <w:r w:rsidRPr="005F4AE0">
                        <w:rPr>
                          <w:lang w:eastAsia="zh-CN"/>
                        </w:rPr>
                        <w:t xml:space="preserve">for applicable receptions or transmissions on a candidate cell from the number of candidate cells. </w:t>
                      </w:r>
                      <w:r w:rsidRPr="005F4AE0">
                        <w:t xml:space="preserve">The UE applies the </w:t>
                      </w:r>
                      <w:r w:rsidRPr="005F4AE0">
                        <w:rPr>
                          <w:i/>
                        </w:rPr>
                        <w:t>TCI-</w:t>
                      </w:r>
                      <w:r w:rsidRPr="005F4AE0">
                        <w:rPr>
                          <w:rFonts w:hint="eastAsia"/>
                          <w:i/>
                          <w:lang w:eastAsia="zh-CN"/>
                        </w:rPr>
                        <w:t>S</w:t>
                      </w:r>
                      <w:r w:rsidRPr="005F4AE0">
                        <w:rPr>
                          <w:i/>
                        </w:rPr>
                        <w:t>tate</w:t>
                      </w:r>
                      <w:r w:rsidRPr="005F4AE0">
                        <w:t xml:space="preserve"> and/or </w:t>
                      </w:r>
                      <w:r w:rsidRPr="005F4AE0">
                        <w:rPr>
                          <w:i/>
                        </w:rPr>
                        <w:t xml:space="preserve">TCI-UL-State, </w:t>
                      </w:r>
                      <w:r w:rsidRPr="005F4AE0">
                        <w:t xml:space="preserve">if indicated by the MAC CE, from a first slot that is </w:t>
                      </w:r>
                      <m:oMath>
                        <m:r>
                          <m:rPr>
                            <m:sty m:val="p"/>
                          </m:rPr>
                          <w:rPr>
                            <w:rFonts w:ascii="Cambria Math" w:hAnsi="Cambria Math"/>
                          </w:rPr>
                          <m:t>TBD</m:t>
                        </m:r>
                      </m:oMath>
                      <w:r w:rsidRPr="005F4AE0">
                        <w:t xml:space="preserve"> after the last symbol of a PUCCH or PUSCH with HARQ-ACK information for the PDSCH providing the MAC CE, and </w:t>
                      </w:r>
                      <m:oMath>
                        <m:r>
                          <w:rPr>
                            <w:rFonts w:ascii="Cambria Math" w:hAnsi="Cambria Math"/>
                          </w:rPr>
                          <m:t xml:space="preserve">μ </m:t>
                        </m:r>
                      </m:oMath>
                      <w:r w:rsidRPr="005F4AE0">
                        <w:t>is the SCS configuration for the TBD</w:t>
                      </w:r>
                      <w:r w:rsidRPr="005F4AE0">
                        <w:rPr>
                          <w:i/>
                        </w:rPr>
                        <w:t>.</w:t>
                      </w:r>
                      <w:r>
                        <w:rPr>
                          <w:i/>
                        </w:rPr>
                        <w:t xml:space="preserve"> </w:t>
                      </w:r>
                      <w:r>
                        <w:rPr>
                          <w:color w:val="FF0000"/>
                        </w:rPr>
                        <w:t>The</w:t>
                      </w:r>
                      <w:r w:rsidRPr="00FE2E47">
                        <w:rPr>
                          <w:color w:val="FF0000"/>
                        </w:rPr>
                        <w:t xml:space="preserve"> UE obtains the QCL </w:t>
                      </w:r>
                      <w:r>
                        <w:rPr>
                          <w:color w:val="FF0000"/>
                        </w:rPr>
                        <w:t xml:space="preserve">assumptions from the </w:t>
                      </w:r>
                      <w:r w:rsidRPr="00587E67">
                        <w:rPr>
                          <w:i/>
                          <w:color w:val="FF0000"/>
                        </w:rPr>
                        <w:t>TCI-State</w:t>
                      </w:r>
                      <w:r w:rsidRPr="00FE2E47">
                        <w:rPr>
                          <w:color w:val="FF0000"/>
                        </w:rPr>
                        <w:t xml:space="preserve"> for DM-RS of PDSCH and</w:t>
                      </w:r>
                      <w:r>
                        <w:rPr>
                          <w:color w:val="FF0000"/>
                        </w:rPr>
                        <w:t xml:space="preserve"> </w:t>
                      </w:r>
                      <w:r w:rsidRPr="00FE2E47">
                        <w:rPr>
                          <w:color w:val="FF0000"/>
                        </w:rPr>
                        <w:t>DM-RS of PDCCH, and the CSI -RS ap</w:t>
                      </w:r>
                      <w:r>
                        <w:rPr>
                          <w:color w:val="FF0000"/>
                        </w:rPr>
                        <w:t xml:space="preserve">plying the </w:t>
                      </w:r>
                      <w:r w:rsidRPr="00FE2E47">
                        <w:rPr>
                          <w:color w:val="FF0000"/>
                        </w:rPr>
                        <w:t>indicated TCI state</w:t>
                      </w:r>
                      <w:r>
                        <w:rPr>
                          <w:color w:val="FF0000"/>
                        </w:rPr>
                        <w:t>.</w:t>
                      </w:r>
                      <w:r w:rsidRPr="00FE2E47">
                        <w:rPr>
                          <w:color w:val="FF0000"/>
                        </w:rPr>
                        <w:t xml:space="preserve"> </w:t>
                      </w:r>
                      <w:r>
                        <w:rPr>
                          <w:color w:val="FF0000"/>
                        </w:rPr>
                        <w:t>T</w:t>
                      </w:r>
                      <w:r w:rsidRPr="00FE2E47">
                        <w:rPr>
                          <w:color w:val="FF0000"/>
                        </w:rPr>
                        <w:t>he UE determines an UL TX spatial filter, if</w:t>
                      </w:r>
                      <w:r>
                        <w:rPr>
                          <w:color w:val="FF0000"/>
                        </w:rPr>
                        <w:t xml:space="preserve"> </w:t>
                      </w:r>
                      <w:r w:rsidRPr="00FE2E47">
                        <w:rPr>
                          <w:color w:val="FF0000"/>
                        </w:rPr>
                        <w:t xml:space="preserve">applicable, from the </w:t>
                      </w:r>
                      <w:r w:rsidRPr="00FE2E47">
                        <w:rPr>
                          <w:i/>
                          <w:color w:val="FF0000"/>
                        </w:rPr>
                        <w:t>TCI-</w:t>
                      </w:r>
                      <w:r w:rsidRPr="00FE2E47">
                        <w:rPr>
                          <w:rFonts w:hint="eastAsia"/>
                          <w:i/>
                          <w:color w:val="FF0000"/>
                          <w:lang w:eastAsia="zh-CN"/>
                        </w:rPr>
                        <w:t>S</w:t>
                      </w:r>
                      <w:r w:rsidRPr="00FE2E47">
                        <w:rPr>
                          <w:i/>
                          <w:color w:val="FF0000"/>
                        </w:rPr>
                        <w:t>tate</w:t>
                      </w:r>
                      <w:r w:rsidRPr="00FE2E47">
                        <w:rPr>
                          <w:color w:val="FF0000"/>
                        </w:rPr>
                        <w:t xml:space="preserve"> and/or </w:t>
                      </w:r>
                      <w:r w:rsidRPr="00FE2E47">
                        <w:rPr>
                          <w:i/>
                          <w:color w:val="FF0000"/>
                        </w:rPr>
                        <w:t>TCI-UL-State</w:t>
                      </w:r>
                      <w:r w:rsidRPr="00FE2E47">
                        <w:rPr>
                          <w:color w:val="FF0000"/>
                        </w:rPr>
                        <w:t xml:space="preserve"> for dynamic-grant and configured-grant based PUSCH and PUCCH, and SRS</w:t>
                      </w:r>
                      <w:r>
                        <w:rPr>
                          <w:color w:val="FF0000"/>
                        </w:rPr>
                        <w:t xml:space="preserve"> </w:t>
                      </w:r>
                      <w:r w:rsidRPr="00FE2E47">
                        <w:rPr>
                          <w:color w:val="FF0000"/>
                        </w:rPr>
                        <w:t>applying the indicated TCI state</w:t>
                      </w:r>
                      <w:r>
                        <w:rPr>
                          <w:color w:val="FF0000"/>
                        </w:rPr>
                        <w:t xml:space="preserve">. For a CORESET with index 0 or a CORESET associated with at least CSS sets other than Type-3 PDCCH CSS sets, a DM-RS antenna port for PDCCH receptions in the CORESET and a DM-RS antenna port for PDSCH receptions scheduled by DCI formats provided by PDCCH receptions in the CORESET, are quasi co-located with reference signals provided by the </w:t>
                      </w:r>
                      <w:r w:rsidRPr="00915FF8">
                        <w:rPr>
                          <w:i/>
                          <w:color w:val="FF0000"/>
                        </w:rPr>
                        <w:t>TCI-State</w:t>
                      </w:r>
                      <w:r>
                        <w:rPr>
                          <w:color w:val="FF0000"/>
                        </w:rPr>
                        <w:t>.</w:t>
                      </w:r>
                    </w:p>
                  </w:txbxContent>
                </v:textbox>
                <w10:wrap type="square"/>
              </v:shape>
            </w:pict>
          </mc:Fallback>
        </mc:AlternateContent>
      </w:r>
    </w:p>
    <w:p w14:paraId="4EF82AB8" w14:textId="34602E52" w:rsidR="001A5760" w:rsidRDefault="001A5760" w:rsidP="00587E67">
      <w:pPr>
        <w:rPr>
          <w:lang w:val="en-GB" w:eastAsia="ko-KR"/>
        </w:rPr>
      </w:pPr>
    </w:p>
    <w:p w14:paraId="68DDBD4E" w14:textId="682AB073" w:rsidR="001A5760" w:rsidRPr="001A5760" w:rsidRDefault="001A5760" w:rsidP="00587E67">
      <w:pPr>
        <w:rPr>
          <w:b/>
          <w:lang w:val="en-GB" w:eastAsia="ko-KR"/>
        </w:rPr>
      </w:pPr>
      <w:r w:rsidRPr="001A5760">
        <w:rPr>
          <w:b/>
          <w:lang w:val="en-GB" w:eastAsia="ko-KR"/>
        </w:rPr>
        <w:t>Text Proposal for Alt2:</w:t>
      </w:r>
      <w:r w:rsidR="00A00762">
        <w:rPr>
          <w:b/>
          <w:lang w:val="en-GB" w:eastAsia="ko-KR"/>
        </w:rPr>
        <w:t xml:space="preserve"> (TS v18.0.0_</w:t>
      </w:r>
    </w:p>
    <w:p w14:paraId="250899D6" w14:textId="6D47052E" w:rsidR="00E351BF" w:rsidRDefault="001A5760" w:rsidP="00E351BF">
      <w:pPr>
        <w:rPr>
          <w:lang w:val="en-GB" w:eastAsia="ko-KR"/>
        </w:rPr>
      </w:pPr>
      <w:r>
        <w:rPr>
          <w:noProof/>
        </w:rPr>
        <w:lastRenderedPageBreak/>
        <mc:AlternateContent>
          <mc:Choice Requires="wps">
            <w:drawing>
              <wp:anchor distT="0" distB="0" distL="114300" distR="114300" simplePos="0" relativeHeight="251726848" behindDoc="0" locked="0" layoutInCell="1" allowOverlap="1" wp14:anchorId="589E96BE" wp14:editId="76B90FBA">
                <wp:simplePos x="0" y="0"/>
                <wp:positionH relativeFrom="column">
                  <wp:posOffset>0</wp:posOffset>
                </wp:positionH>
                <wp:positionV relativeFrom="paragraph">
                  <wp:posOffset>0</wp:posOffset>
                </wp:positionV>
                <wp:extent cx="1828800" cy="1828800"/>
                <wp:effectExtent l="0" t="0" r="24765" b="17145"/>
                <wp:wrapSquare wrapText="bothSides"/>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514ACD41" w14:textId="77777777" w:rsidR="001A5760" w:rsidRPr="001A5760" w:rsidRDefault="001A5760" w:rsidP="00587E67">
                            <w:pPr>
                              <w:rPr>
                                <w:b/>
                                <w:lang w:val="en-GB" w:eastAsia="ko-KR"/>
                              </w:rPr>
                            </w:pPr>
                            <w:r w:rsidRPr="001A5760">
                              <w:rPr>
                                <w:b/>
                                <w:lang w:val="en-GB" w:eastAsia="ko-KR"/>
                              </w:rPr>
                              <w:t>21</w:t>
                            </w:r>
                            <w:r w:rsidRPr="001A5760">
                              <w:rPr>
                                <w:b/>
                                <w:lang w:val="en-GB" w:eastAsia="ko-KR"/>
                              </w:rPr>
                              <w:tab/>
                              <w:t>L1/L2-triggered mobility procedures</w:t>
                            </w:r>
                          </w:p>
                          <w:p w14:paraId="3DB12A9A" w14:textId="77777777" w:rsidR="001A5760" w:rsidRPr="00682794" w:rsidRDefault="001A5760" w:rsidP="00587E67">
                            <w:pPr>
                              <w:rPr>
                                <w:color w:val="FF0000"/>
                                <w:lang w:val="en-GB" w:eastAsia="ko-KR"/>
                              </w:rPr>
                            </w:pPr>
                            <w:r w:rsidRPr="00682794">
                              <w:rPr>
                                <w:color w:val="FF0000"/>
                                <w:lang w:val="en-GB" w:eastAsia="ko-KR"/>
                              </w:rPr>
                              <w:t>&lt;omitted parts&gt;</w:t>
                            </w:r>
                          </w:p>
                          <w:p w14:paraId="50BC36AD" w14:textId="77777777" w:rsidR="001A5760" w:rsidRDefault="001A5760" w:rsidP="00587E67">
                            <w:pPr>
                              <w:rPr>
                                <w:color w:val="FF0000"/>
                              </w:rPr>
                            </w:pPr>
                            <w:r w:rsidRPr="005F4AE0">
                              <w:t xml:space="preserve">A UE can be provided by a MAC CE in a PDSCH reception on the serving cell [11, TS 38.321] a </w:t>
                            </w:r>
                            <w:r w:rsidRPr="005F4AE0">
                              <w:rPr>
                                <w:rFonts w:cs="Times"/>
                                <w:i/>
                                <w:iCs/>
                                <w:szCs w:val="18"/>
                                <w:lang w:eastAsia="zh-CN"/>
                              </w:rPr>
                              <w:t>TCI-State</w:t>
                            </w:r>
                            <w:r w:rsidRPr="005F4AE0">
                              <w:rPr>
                                <w:rFonts w:cs="Times"/>
                                <w:iCs/>
                                <w:szCs w:val="18"/>
                                <w:lang w:eastAsia="zh-CN"/>
                              </w:rPr>
                              <w:t xml:space="preserve"> </w:t>
                            </w:r>
                            <w:r w:rsidRPr="005F4AE0">
                              <w:t xml:space="preserve">and/or </w:t>
                            </w:r>
                            <w:r w:rsidRPr="005F4AE0">
                              <w:rPr>
                                <w:i/>
                              </w:rPr>
                              <w:t>TCI-UL-State</w:t>
                            </w:r>
                            <w:r w:rsidRPr="005F4AE0">
                              <w:rPr>
                                <w:rFonts w:cs="Times"/>
                                <w:iCs/>
                                <w:szCs w:val="18"/>
                                <w:lang w:eastAsia="zh-CN"/>
                              </w:rPr>
                              <w:t xml:space="preserve"> in</w:t>
                            </w:r>
                            <w:r w:rsidRPr="005F4AE0">
                              <w:t xml:space="preserve"> </w:t>
                            </w:r>
                            <w:r w:rsidRPr="005F4AE0">
                              <w:rPr>
                                <w:i/>
                                <w:iCs/>
                              </w:rPr>
                              <w:t>LTM-</w:t>
                            </w:r>
                            <w:r w:rsidRPr="005F4AE0">
                              <w:rPr>
                                <w:rFonts w:cs="Times"/>
                                <w:i/>
                                <w:iCs/>
                                <w:szCs w:val="18"/>
                                <w:lang w:eastAsia="zh-CN"/>
                              </w:rPr>
                              <w:t>dl-OrJointTCI-State</w:t>
                            </w:r>
                            <w:r w:rsidRPr="005F4AE0">
                              <w:rPr>
                                <w:i/>
                                <w:iCs/>
                              </w:rPr>
                              <w:t>ToAddMod</w:t>
                            </w:r>
                            <w:r w:rsidRPr="005F4AE0">
                              <w:rPr>
                                <w:rFonts w:cs="Times"/>
                                <w:i/>
                                <w:iCs/>
                                <w:szCs w:val="18"/>
                                <w:lang w:eastAsia="zh-CN"/>
                              </w:rPr>
                              <w:t>List</w:t>
                            </w:r>
                            <w:r w:rsidRPr="005F4AE0">
                              <w:rPr>
                                <w:rFonts w:cs="Times"/>
                                <w:iCs/>
                                <w:szCs w:val="18"/>
                                <w:lang w:eastAsia="zh-CN"/>
                              </w:rPr>
                              <w:t xml:space="preserve"> and/or</w:t>
                            </w:r>
                            <w:r w:rsidRPr="005F4AE0">
                              <w:t xml:space="preserve"> </w:t>
                            </w:r>
                            <w:r w:rsidRPr="005F4AE0">
                              <w:rPr>
                                <w:i/>
                                <w:iCs/>
                              </w:rPr>
                              <w:t>LTM-ul-TCI-ToAddModList</w:t>
                            </w:r>
                            <w:r w:rsidRPr="005F4AE0">
                              <w:rPr>
                                <w:iCs/>
                              </w:rPr>
                              <w:t xml:space="preserve"> indicating a unified TCI state</w:t>
                            </w:r>
                            <w:r w:rsidRPr="005F4AE0">
                              <w:rPr>
                                <w:lang w:eastAsia="zh-CN"/>
                              </w:rPr>
                              <w:t xml:space="preserve"> </w:t>
                            </w:r>
                            <w:r w:rsidRPr="005F4AE0">
                              <w:t xml:space="preserve">[6, TS 38.214] </w:t>
                            </w:r>
                            <w:r w:rsidRPr="005F4AE0">
                              <w:rPr>
                                <w:lang w:eastAsia="zh-CN"/>
                              </w:rPr>
                              <w:t xml:space="preserve">for applicable receptions or transmissions on a candidate cell from the number of candidate cells. </w:t>
                            </w:r>
                            <w:r w:rsidRPr="005F4AE0">
                              <w:t xml:space="preserve">The UE applies the </w:t>
                            </w:r>
                            <w:r w:rsidRPr="005F4AE0">
                              <w:rPr>
                                <w:i/>
                              </w:rPr>
                              <w:t>TCI-</w:t>
                            </w:r>
                            <w:r w:rsidRPr="005F4AE0">
                              <w:rPr>
                                <w:rFonts w:hint="eastAsia"/>
                                <w:i/>
                                <w:lang w:eastAsia="zh-CN"/>
                              </w:rPr>
                              <w:t>S</w:t>
                            </w:r>
                            <w:r w:rsidRPr="005F4AE0">
                              <w:rPr>
                                <w:i/>
                              </w:rPr>
                              <w:t>tate</w:t>
                            </w:r>
                            <w:r w:rsidRPr="005F4AE0">
                              <w:t xml:space="preserve"> and/or </w:t>
                            </w:r>
                            <w:r w:rsidRPr="005F4AE0">
                              <w:rPr>
                                <w:i/>
                              </w:rPr>
                              <w:t xml:space="preserve">TCI-UL-State, </w:t>
                            </w:r>
                            <w:r w:rsidRPr="005F4AE0">
                              <w:t xml:space="preserve">if indicated by the MAC CE, from a first slot that is </w:t>
                            </w:r>
                            <m:oMath>
                              <m:r>
                                <m:rPr>
                                  <m:sty m:val="p"/>
                                </m:rPr>
                                <w:rPr>
                                  <w:rFonts w:ascii="Cambria Math" w:hAnsi="Cambria Math"/>
                                </w:rPr>
                                <m:t>TBD</m:t>
                              </m:r>
                            </m:oMath>
                            <w:r w:rsidRPr="005F4AE0">
                              <w:t xml:space="preserve"> after the last symbol of a PUCCH or PUSCH with HARQ-ACK information for the PDSCH providing the MAC CE, and </w:t>
                            </w:r>
                            <m:oMath>
                              <m:r>
                                <w:rPr>
                                  <w:rFonts w:ascii="Cambria Math" w:hAnsi="Cambria Math"/>
                                </w:rPr>
                                <m:t xml:space="preserve">μ </m:t>
                              </m:r>
                            </m:oMath>
                            <w:r w:rsidRPr="005F4AE0">
                              <w:t>is the SCS configuration for the TBD</w:t>
                            </w:r>
                            <w:r w:rsidRPr="005F4AE0">
                              <w:rPr>
                                <w:i/>
                              </w:rPr>
                              <w:t>.</w:t>
                            </w:r>
                            <w:r>
                              <w:rPr>
                                <w:i/>
                              </w:rPr>
                              <w:t xml:space="preserve"> </w:t>
                            </w:r>
                            <w:r>
                              <w:rPr>
                                <w:color w:val="FF0000"/>
                              </w:rPr>
                              <w:t>The</w:t>
                            </w:r>
                            <w:r w:rsidRPr="00FE2E47">
                              <w:rPr>
                                <w:color w:val="FF0000"/>
                              </w:rPr>
                              <w:t xml:space="preserve"> UE obtains the QCL </w:t>
                            </w:r>
                            <w:r>
                              <w:rPr>
                                <w:color w:val="FF0000"/>
                              </w:rPr>
                              <w:t xml:space="preserve">assumptions from the </w:t>
                            </w:r>
                            <w:r w:rsidRPr="00587E67">
                              <w:rPr>
                                <w:i/>
                                <w:color w:val="FF0000"/>
                              </w:rPr>
                              <w:t>TCI-State</w:t>
                            </w:r>
                            <w:r w:rsidRPr="00FE2E47">
                              <w:rPr>
                                <w:color w:val="FF0000"/>
                              </w:rPr>
                              <w:t xml:space="preserve"> for DM-RS of PDSCH and</w:t>
                            </w:r>
                            <w:r>
                              <w:rPr>
                                <w:color w:val="FF0000"/>
                              </w:rPr>
                              <w:t xml:space="preserve"> </w:t>
                            </w:r>
                            <w:r w:rsidRPr="00FE2E47">
                              <w:rPr>
                                <w:color w:val="FF0000"/>
                              </w:rPr>
                              <w:t>DM-RS of PDCCH, and the CSI -RS ap</w:t>
                            </w:r>
                            <w:r>
                              <w:rPr>
                                <w:color w:val="FF0000"/>
                              </w:rPr>
                              <w:t xml:space="preserve">plying the </w:t>
                            </w:r>
                            <w:r w:rsidRPr="00FE2E47">
                              <w:rPr>
                                <w:color w:val="FF0000"/>
                              </w:rPr>
                              <w:t>indicated TCI state</w:t>
                            </w:r>
                            <w:r>
                              <w:rPr>
                                <w:color w:val="FF0000"/>
                              </w:rPr>
                              <w:t>.</w:t>
                            </w:r>
                            <w:r w:rsidRPr="00FE2E47">
                              <w:rPr>
                                <w:color w:val="FF0000"/>
                              </w:rPr>
                              <w:t xml:space="preserve"> </w:t>
                            </w:r>
                            <w:r>
                              <w:rPr>
                                <w:color w:val="FF0000"/>
                              </w:rPr>
                              <w:t>T</w:t>
                            </w:r>
                            <w:r w:rsidRPr="00FE2E47">
                              <w:rPr>
                                <w:color w:val="FF0000"/>
                              </w:rPr>
                              <w:t>he UE determines an UL TX spatial filter, if</w:t>
                            </w:r>
                            <w:r>
                              <w:rPr>
                                <w:color w:val="FF0000"/>
                              </w:rPr>
                              <w:t xml:space="preserve"> </w:t>
                            </w:r>
                            <w:r w:rsidRPr="00FE2E47">
                              <w:rPr>
                                <w:color w:val="FF0000"/>
                              </w:rPr>
                              <w:t xml:space="preserve">applicable, from the </w:t>
                            </w:r>
                            <w:r w:rsidRPr="00FE2E47">
                              <w:rPr>
                                <w:i/>
                                <w:color w:val="FF0000"/>
                              </w:rPr>
                              <w:t>TCI-</w:t>
                            </w:r>
                            <w:r w:rsidRPr="00FE2E47">
                              <w:rPr>
                                <w:rFonts w:hint="eastAsia"/>
                                <w:i/>
                                <w:color w:val="FF0000"/>
                                <w:lang w:eastAsia="zh-CN"/>
                              </w:rPr>
                              <w:t>S</w:t>
                            </w:r>
                            <w:r w:rsidRPr="00FE2E47">
                              <w:rPr>
                                <w:i/>
                                <w:color w:val="FF0000"/>
                              </w:rPr>
                              <w:t>tate</w:t>
                            </w:r>
                            <w:r w:rsidRPr="00FE2E47">
                              <w:rPr>
                                <w:color w:val="FF0000"/>
                              </w:rPr>
                              <w:t xml:space="preserve"> and/or </w:t>
                            </w:r>
                            <w:r w:rsidRPr="00FE2E47">
                              <w:rPr>
                                <w:i/>
                                <w:color w:val="FF0000"/>
                              </w:rPr>
                              <w:t>TCI-UL-State</w:t>
                            </w:r>
                            <w:r w:rsidRPr="00FE2E47">
                              <w:rPr>
                                <w:color w:val="FF0000"/>
                              </w:rPr>
                              <w:t xml:space="preserve"> for dynamic-grant and configured-grant based PUSCH and PUCCH, and SRS</w:t>
                            </w:r>
                            <w:r>
                              <w:rPr>
                                <w:color w:val="FF0000"/>
                              </w:rPr>
                              <w:t xml:space="preserve"> </w:t>
                            </w:r>
                            <w:r w:rsidRPr="00FE2E47">
                              <w:rPr>
                                <w:color w:val="FF0000"/>
                              </w:rPr>
                              <w:t>applying the indicated TCI state</w:t>
                            </w:r>
                            <w:r>
                              <w:rPr>
                                <w:color w:val="FF0000"/>
                              </w:rPr>
                              <w:t xml:space="preserve">. </w:t>
                            </w:r>
                          </w:p>
                          <w:p w14:paraId="5F8A77CB" w14:textId="77777777" w:rsidR="001A5760" w:rsidRPr="00DC6965" w:rsidRDefault="001A5760" w:rsidP="00DC6965">
                            <w:pPr>
                              <w:rPr>
                                <w:color w:val="FF0000"/>
                              </w:rPr>
                            </w:pPr>
                            <w:r w:rsidRPr="00587E67">
                              <w:rPr>
                                <w:color w:val="FF0000"/>
                              </w:rPr>
                              <w:t xml:space="preserve">A UE can be provided by a MAC CE in a PDSCH reception on the serving cell [11, TS 38.321] a second </w:t>
                            </w:r>
                            <w:r w:rsidRPr="00587E67">
                              <w:rPr>
                                <w:rFonts w:cs="Times"/>
                                <w:i/>
                                <w:iCs/>
                                <w:color w:val="FF0000"/>
                                <w:szCs w:val="18"/>
                                <w:lang w:eastAsia="zh-CN"/>
                              </w:rPr>
                              <w:t>TCI-State</w:t>
                            </w:r>
                            <w:r w:rsidRPr="00587E67">
                              <w:rPr>
                                <w:rFonts w:cs="Times"/>
                                <w:iCs/>
                                <w:color w:val="FF0000"/>
                                <w:szCs w:val="18"/>
                                <w:lang w:eastAsia="zh-CN"/>
                              </w:rPr>
                              <w:t xml:space="preserve"> in</w:t>
                            </w:r>
                            <w:r w:rsidRPr="00587E67">
                              <w:rPr>
                                <w:color w:val="FF0000"/>
                              </w:rPr>
                              <w:t xml:space="preserve"> </w:t>
                            </w:r>
                            <w:r w:rsidRPr="00587E67">
                              <w:rPr>
                                <w:i/>
                                <w:iCs/>
                                <w:color w:val="FF0000"/>
                              </w:rPr>
                              <w:t>LTM-</w:t>
                            </w:r>
                            <w:r w:rsidRPr="00587E67">
                              <w:rPr>
                                <w:rFonts w:cs="Times"/>
                                <w:i/>
                                <w:iCs/>
                                <w:color w:val="FF0000"/>
                                <w:szCs w:val="18"/>
                                <w:lang w:eastAsia="zh-CN"/>
                              </w:rPr>
                              <w:t>dl-OrJointTCI-State</w:t>
                            </w:r>
                            <w:r w:rsidRPr="00587E67">
                              <w:rPr>
                                <w:i/>
                                <w:iCs/>
                                <w:color w:val="FF0000"/>
                              </w:rPr>
                              <w:t>ToAddMod</w:t>
                            </w:r>
                            <w:r w:rsidRPr="00587E67">
                              <w:rPr>
                                <w:rFonts w:cs="Times"/>
                                <w:i/>
                                <w:iCs/>
                                <w:color w:val="FF0000"/>
                                <w:szCs w:val="18"/>
                                <w:lang w:eastAsia="zh-CN"/>
                              </w:rPr>
                              <w:t>List.</w:t>
                            </w:r>
                            <w:r w:rsidRPr="00587E67">
                              <w:rPr>
                                <w:color w:val="FF0000"/>
                              </w:rPr>
                              <w:t xml:space="preserve"> For a CORESET with index 0 or a CORESET associated with at least CSS sets other than Type-3 PDCCH CSS sets, a DM-RS antenna port for PDCCH receptions in the CORESET and a DM-RS antenna port for PDSCH receptions scheduled by DCI formats provided by PDCCH receptions in the CORESET, are quasi co-located with reference signals provided by the second </w:t>
                            </w:r>
                            <w:r w:rsidRPr="00587E67">
                              <w:rPr>
                                <w:i/>
                                <w:color w:val="FF0000"/>
                              </w:rPr>
                              <w:t>TCI-State</w:t>
                            </w:r>
                            <w:r w:rsidRPr="00587E67">
                              <w:rPr>
                                <w:color w:val="FF0000"/>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89E96BE" id="Text Box 8" o:spid="_x0000_s1030" type="#_x0000_t202" style="position:absolute;margin-left:0;margin-top:0;width:2in;height:2in;z-index:2517268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0z4WAIAAMs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wMdM+FgCAADLBAAADgAAAAAAAAAAAAAAAAAuAgAAZHJzL2Uyb0RvYy54bWxQSwECLQAU&#10;AAYACAAAACEANlRPAdkAAAAFAQAADwAAAAAAAAAAAAAAAACyBAAAZHJzL2Rvd25yZXYueG1sUEsF&#10;BgAAAAAEAAQA8wAAALgFAAAAAA==&#10;" fillcolor="#f2f2f2 [3052]" strokeweight=".5pt">
                <v:textbox style="mso-fit-shape-to-text:t">
                  <w:txbxContent>
                    <w:p w14:paraId="514ACD41" w14:textId="77777777" w:rsidR="001A5760" w:rsidRPr="001A5760" w:rsidRDefault="001A5760" w:rsidP="00587E67">
                      <w:pPr>
                        <w:rPr>
                          <w:b/>
                          <w:lang w:val="en-GB" w:eastAsia="ko-KR"/>
                        </w:rPr>
                      </w:pPr>
                      <w:r w:rsidRPr="001A5760">
                        <w:rPr>
                          <w:b/>
                          <w:lang w:val="en-GB" w:eastAsia="ko-KR"/>
                        </w:rPr>
                        <w:t>21</w:t>
                      </w:r>
                      <w:r w:rsidRPr="001A5760">
                        <w:rPr>
                          <w:b/>
                          <w:lang w:val="en-GB" w:eastAsia="ko-KR"/>
                        </w:rPr>
                        <w:tab/>
                        <w:t>L1/L2-triggered mobility procedures</w:t>
                      </w:r>
                    </w:p>
                    <w:p w14:paraId="3DB12A9A" w14:textId="77777777" w:rsidR="001A5760" w:rsidRPr="00682794" w:rsidRDefault="001A5760" w:rsidP="00587E67">
                      <w:pPr>
                        <w:rPr>
                          <w:color w:val="FF0000"/>
                          <w:lang w:val="en-GB" w:eastAsia="ko-KR"/>
                        </w:rPr>
                      </w:pPr>
                      <w:r w:rsidRPr="00682794">
                        <w:rPr>
                          <w:color w:val="FF0000"/>
                          <w:lang w:val="en-GB" w:eastAsia="ko-KR"/>
                        </w:rPr>
                        <w:t>&lt;omitted parts&gt;</w:t>
                      </w:r>
                    </w:p>
                    <w:p w14:paraId="50BC36AD" w14:textId="77777777" w:rsidR="001A5760" w:rsidRDefault="001A5760" w:rsidP="00587E67">
                      <w:pPr>
                        <w:rPr>
                          <w:color w:val="FF0000"/>
                        </w:rPr>
                      </w:pPr>
                      <w:r w:rsidRPr="005F4AE0">
                        <w:t xml:space="preserve">A UE can be provided by a MAC CE in a PDSCH reception on the serving cell [11, TS 38.321] a </w:t>
                      </w:r>
                      <w:r w:rsidRPr="005F4AE0">
                        <w:rPr>
                          <w:rFonts w:cs="Times"/>
                          <w:i/>
                          <w:iCs/>
                          <w:szCs w:val="18"/>
                          <w:lang w:eastAsia="zh-CN"/>
                        </w:rPr>
                        <w:t>TCI-State</w:t>
                      </w:r>
                      <w:r w:rsidRPr="005F4AE0">
                        <w:rPr>
                          <w:rFonts w:cs="Times"/>
                          <w:iCs/>
                          <w:szCs w:val="18"/>
                          <w:lang w:eastAsia="zh-CN"/>
                        </w:rPr>
                        <w:t xml:space="preserve"> </w:t>
                      </w:r>
                      <w:r w:rsidRPr="005F4AE0">
                        <w:t xml:space="preserve">and/or </w:t>
                      </w:r>
                      <w:r w:rsidRPr="005F4AE0">
                        <w:rPr>
                          <w:i/>
                        </w:rPr>
                        <w:t>TCI-UL-State</w:t>
                      </w:r>
                      <w:r w:rsidRPr="005F4AE0">
                        <w:rPr>
                          <w:rFonts w:cs="Times"/>
                          <w:iCs/>
                          <w:szCs w:val="18"/>
                          <w:lang w:eastAsia="zh-CN"/>
                        </w:rPr>
                        <w:t xml:space="preserve"> in</w:t>
                      </w:r>
                      <w:r w:rsidRPr="005F4AE0">
                        <w:t xml:space="preserve"> </w:t>
                      </w:r>
                      <w:r w:rsidRPr="005F4AE0">
                        <w:rPr>
                          <w:i/>
                          <w:iCs/>
                        </w:rPr>
                        <w:t>LTM-</w:t>
                      </w:r>
                      <w:r w:rsidRPr="005F4AE0">
                        <w:rPr>
                          <w:rFonts w:cs="Times"/>
                          <w:i/>
                          <w:iCs/>
                          <w:szCs w:val="18"/>
                          <w:lang w:eastAsia="zh-CN"/>
                        </w:rPr>
                        <w:t>dl-OrJointTCI-State</w:t>
                      </w:r>
                      <w:r w:rsidRPr="005F4AE0">
                        <w:rPr>
                          <w:i/>
                          <w:iCs/>
                        </w:rPr>
                        <w:t>ToAddMod</w:t>
                      </w:r>
                      <w:r w:rsidRPr="005F4AE0">
                        <w:rPr>
                          <w:rFonts w:cs="Times"/>
                          <w:i/>
                          <w:iCs/>
                          <w:szCs w:val="18"/>
                          <w:lang w:eastAsia="zh-CN"/>
                        </w:rPr>
                        <w:t>List</w:t>
                      </w:r>
                      <w:r w:rsidRPr="005F4AE0">
                        <w:rPr>
                          <w:rFonts w:cs="Times"/>
                          <w:iCs/>
                          <w:szCs w:val="18"/>
                          <w:lang w:eastAsia="zh-CN"/>
                        </w:rPr>
                        <w:t xml:space="preserve"> and/or</w:t>
                      </w:r>
                      <w:r w:rsidRPr="005F4AE0">
                        <w:t xml:space="preserve"> </w:t>
                      </w:r>
                      <w:r w:rsidRPr="005F4AE0">
                        <w:rPr>
                          <w:i/>
                          <w:iCs/>
                        </w:rPr>
                        <w:t>LTM-ul-TCI-ToAddModList</w:t>
                      </w:r>
                      <w:r w:rsidRPr="005F4AE0">
                        <w:rPr>
                          <w:iCs/>
                        </w:rPr>
                        <w:t xml:space="preserve"> indicating a unified TCI state</w:t>
                      </w:r>
                      <w:r w:rsidRPr="005F4AE0">
                        <w:rPr>
                          <w:lang w:eastAsia="zh-CN"/>
                        </w:rPr>
                        <w:t xml:space="preserve"> </w:t>
                      </w:r>
                      <w:r w:rsidRPr="005F4AE0">
                        <w:t xml:space="preserve">[6, TS 38.214] </w:t>
                      </w:r>
                      <w:r w:rsidRPr="005F4AE0">
                        <w:rPr>
                          <w:lang w:eastAsia="zh-CN"/>
                        </w:rPr>
                        <w:t xml:space="preserve">for applicable receptions or transmissions on a candidate cell from the number of candidate cells. </w:t>
                      </w:r>
                      <w:r w:rsidRPr="005F4AE0">
                        <w:t xml:space="preserve">The UE applies the </w:t>
                      </w:r>
                      <w:r w:rsidRPr="005F4AE0">
                        <w:rPr>
                          <w:i/>
                        </w:rPr>
                        <w:t>TCI-</w:t>
                      </w:r>
                      <w:r w:rsidRPr="005F4AE0">
                        <w:rPr>
                          <w:rFonts w:hint="eastAsia"/>
                          <w:i/>
                          <w:lang w:eastAsia="zh-CN"/>
                        </w:rPr>
                        <w:t>S</w:t>
                      </w:r>
                      <w:r w:rsidRPr="005F4AE0">
                        <w:rPr>
                          <w:i/>
                        </w:rPr>
                        <w:t>tate</w:t>
                      </w:r>
                      <w:r w:rsidRPr="005F4AE0">
                        <w:t xml:space="preserve"> and/or </w:t>
                      </w:r>
                      <w:r w:rsidRPr="005F4AE0">
                        <w:rPr>
                          <w:i/>
                        </w:rPr>
                        <w:t xml:space="preserve">TCI-UL-State, </w:t>
                      </w:r>
                      <w:r w:rsidRPr="005F4AE0">
                        <w:t xml:space="preserve">if indicated by the MAC CE, from a first slot that is </w:t>
                      </w:r>
                      <m:oMath>
                        <m:r>
                          <m:rPr>
                            <m:sty m:val="p"/>
                          </m:rPr>
                          <w:rPr>
                            <w:rFonts w:ascii="Cambria Math" w:hAnsi="Cambria Math"/>
                          </w:rPr>
                          <m:t>TBD</m:t>
                        </m:r>
                      </m:oMath>
                      <w:r w:rsidRPr="005F4AE0">
                        <w:t xml:space="preserve"> after the last symbol of a PUCCH or PUSCH with HARQ-ACK information for the PDSCH providing the MAC CE, and </w:t>
                      </w:r>
                      <m:oMath>
                        <m:r>
                          <w:rPr>
                            <w:rFonts w:ascii="Cambria Math" w:hAnsi="Cambria Math"/>
                          </w:rPr>
                          <m:t xml:space="preserve">μ </m:t>
                        </m:r>
                      </m:oMath>
                      <w:r w:rsidRPr="005F4AE0">
                        <w:t>is the SCS configuration for the TBD</w:t>
                      </w:r>
                      <w:r w:rsidRPr="005F4AE0">
                        <w:rPr>
                          <w:i/>
                        </w:rPr>
                        <w:t>.</w:t>
                      </w:r>
                      <w:r>
                        <w:rPr>
                          <w:i/>
                        </w:rPr>
                        <w:t xml:space="preserve"> </w:t>
                      </w:r>
                      <w:r>
                        <w:rPr>
                          <w:color w:val="FF0000"/>
                        </w:rPr>
                        <w:t>The</w:t>
                      </w:r>
                      <w:r w:rsidRPr="00FE2E47">
                        <w:rPr>
                          <w:color w:val="FF0000"/>
                        </w:rPr>
                        <w:t xml:space="preserve"> UE obtains the QCL </w:t>
                      </w:r>
                      <w:r>
                        <w:rPr>
                          <w:color w:val="FF0000"/>
                        </w:rPr>
                        <w:t xml:space="preserve">assumptions from the </w:t>
                      </w:r>
                      <w:r w:rsidRPr="00587E67">
                        <w:rPr>
                          <w:i/>
                          <w:color w:val="FF0000"/>
                        </w:rPr>
                        <w:t>TCI-State</w:t>
                      </w:r>
                      <w:r w:rsidRPr="00FE2E47">
                        <w:rPr>
                          <w:color w:val="FF0000"/>
                        </w:rPr>
                        <w:t xml:space="preserve"> for DM-RS of PDSCH and</w:t>
                      </w:r>
                      <w:r>
                        <w:rPr>
                          <w:color w:val="FF0000"/>
                        </w:rPr>
                        <w:t xml:space="preserve"> </w:t>
                      </w:r>
                      <w:r w:rsidRPr="00FE2E47">
                        <w:rPr>
                          <w:color w:val="FF0000"/>
                        </w:rPr>
                        <w:t>DM-RS of PDCCH, and the CSI -RS ap</w:t>
                      </w:r>
                      <w:r>
                        <w:rPr>
                          <w:color w:val="FF0000"/>
                        </w:rPr>
                        <w:t xml:space="preserve">plying the </w:t>
                      </w:r>
                      <w:r w:rsidRPr="00FE2E47">
                        <w:rPr>
                          <w:color w:val="FF0000"/>
                        </w:rPr>
                        <w:t>indicated TCI state</w:t>
                      </w:r>
                      <w:r>
                        <w:rPr>
                          <w:color w:val="FF0000"/>
                        </w:rPr>
                        <w:t>.</w:t>
                      </w:r>
                      <w:r w:rsidRPr="00FE2E47">
                        <w:rPr>
                          <w:color w:val="FF0000"/>
                        </w:rPr>
                        <w:t xml:space="preserve"> </w:t>
                      </w:r>
                      <w:r>
                        <w:rPr>
                          <w:color w:val="FF0000"/>
                        </w:rPr>
                        <w:t>T</w:t>
                      </w:r>
                      <w:r w:rsidRPr="00FE2E47">
                        <w:rPr>
                          <w:color w:val="FF0000"/>
                        </w:rPr>
                        <w:t>he UE determines an UL TX spatial filter, if</w:t>
                      </w:r>
                      <w:r>
                        <w:rPr>
                          <w:color w:val="FF0000"/>
                        </w:rPr>
                        <w:t xml:space="preserve"> </w:t>
                      </w:r>
                      <w:r w:rsidRPr="00FE2E47">
                        <w:rPr>
                          <w:color w:val="FF0000"/>
                        </w:rPr>
                        <w:t xml:space="preserve">applicable, from the </w:t>
                      </w:r>
                      <w:r w:rsidRPr="00FE2E47">
                        <w:rPr>
                          <w:i/>
                          <w:color w:val="FF0000"/>
                        </w:rPr>
                        <w:t>TCI-</w:t>
                      </w:r>
                      <w:r w:rsidRPr="00FE2E47">
                        <w:rPr>
                          <w:rFonts w:hint="eastAsia"/>
                          <w:i/>
                          <w:color w:val="FF0000"/>
                          <w:lang w:eastAsia="zh-CN"/>
                        </w:rPr>
                        <w:t>S</w:t>
                      </w:r>
                      <w:r w:rsidRPr="00FE2E47">
                        <w:rPr>
                          <w:i/>
                          <w:color w:val="FF0000"/>
                        </w:rPr>
                        <w:t>tate</w:t>
                      </w:r>
                      <w:r w:rsidRPr="00FE2E47">
                        <w:rPr>
                          <w:color w:val="FF0000"/>
                        </w:rPr>
                        <w:t xml:space="preserve"> and/or </w:t>
                      </w:r>
                      <w:r w:rsidRPr="00FE2E47">
                        <w:rPr>
                          <w:i/>
                          <w:color w:val="FF0000"/>
                        </w:rPr>
                        <w:t>TCI-UL-State</w:t>
                      </w:r>
                      <w:r w:rsidRPr="00FE2E47">
                        <w:rPr>
                          <w:color w:val="FF0000"/>
                        </w:rPr>
                        <w:t xml:space="preserve"> for dynamic-grant and configured-grant based PUSCH and PUCCH, and SRS</w:t>
                      </w:r>
                      <w:r>
                        <w:rPr>
                          <w:color w:val="FF0000"/>
                        </w:rPr>
                        <w:t xml:space="preserve"> </w:t>
                      </w:r>
                      <w:r w:rsidRPr="00FE2E47">
                        <w:rPr>
                          <w:color w:val="FF0000"/>
                        </w:rPr>
                        <w:t>applying the indicated TCI state</w:t>
                      </w:r>
                      <w:r>
                        <w:rPr>
                          <w:color w:val="FF0000"/>
                        </w:rPr>
                        <w:t xml:space="preserve">. </w:t>
                      </w:r>
                    </w:p>
                    <w:p w14:paraId="5F8A77CB" w14:textId="77777777" w:rsidR="001A5760" w:rsidRPr="00DC6965" w:rsidRDefault="001A5760" w:rsidP="00DC6965">
                      <w:pPr>
                        <w:rPr>
                          <w:color w:val="FF0000"/>
                        </w:rPr>
                      </w:pPr>
                      <w:r w:rsidRPr="00587E67">
                        <w:rPr>
                          <w:color w:val="FF0000"/>
                        </w:rPr>
                        <w:t xml:space="preserve">A UE can be provided by a MAC CE in a PDSCH reception on the serving cell [11, TS 38.321] a second </w:t>
                      </w:r>
                      <w:r w:rsidRPr="00587E67">
                        <w:rPr>
                          <w:rFonts w:cs="Times"/>
                          <w:i/>
                          <w:iCs/>
                          <w:color w:val="FF0000"/>
                          <w:szCs w:val="18"/>
                          <w:lang w:eastAsia="zh-CN"/>
                        </w:rPr>
                        <w:t>TCI-State</w:t>
                      </w:r>
                      <w:r w:rsidRPr="00587E67">
                        <w:rPr>
                          <w:rFonts w:cs="Times"/>
                          <w:iCs/>
                          <w:color w:val="FF0000"/>
                          <w:szCs w:val="18"/>
                          <w:lang w:eastAsia="zh-CN"/>
                        </w:rPr>
                        <w:t xml:space="preserve"> in</w:t>
                      </w:r>
                      <w:r w:rsidRPr="00587E67">
                        <w:rPr>
                          <w:color w:val="FF0000"/>
                        </w:rPr>
                        <w:t xml:space="preserve"> </w:t>
                      </w:r>
                      <w:r w:rsidRPr="00587E67">
                        <w:rPr>
                          <w:i/>
                          <w:iCs/>
                          <w:color w:val="FF0000"/>
                        </w:rPr>
                        <w:t>LTM-</w:t>
                      </w:r>
                      <w:r w:rsidRPr="00587E67">
                        <w:rPr>
                          <w:rFonts w:cs="Times"/>
                          <w:i/>
                          <w:iCs/>
                          <w:color w:val="FF0000"/>
                          <w:szCs w:val="18"/>
                          <w:lang w:eastAsia="zh-CN"/>
                        </w:rPr>
                        <w:t>dl-OrJointTCI-State</w:t>
                      </w:r>
                      <w:r w:rsidRPr="00587E67">
                        <w:rPr>
                          <w:i/>
                          <w:iCs/>
                          <w:color w:val="FF0000"/>
                        </w:rPr>
                        <w:t>ToAddMod</w:t>
                      </w:r>
                      <w:r w:rsidRPr="00587E67">
                        <w:rPr>
                          <w:rFonts w:cs="Times"/>
                          <w:i/>
                          <w:iCs/>
                          <w:color w:val="FF0000"/>
                          <w:szCs w:val="18"/>
                          <w:lang w:eastAsia="zh-CN"/>
                        </w:rPr>
                        <w:t>List.</w:t>
                      </w:r>
                      <w:r w:rsidRPr="00587E67">
                        <w:rPr>
                          <w:color w:val="FF0000"/>
                        </w:rPr>
                        <w:t xml:space="preserve"> For a CORESET with index 0 or a CORESET associated with at least CSS sets other than Type-3 PDCCH CSS sets, a DM-RS antenna port for PDCCH receptions in the CORESET and a DM-RS antenna port for PDSCH receptions scheduled by DCI formats provided by PDCCH receptions in the CORESET, are quasi co-located with reference signals provided by the second </w:t>
                      </w:r>
                      <w:r w:rsidRPr="00587E67">
                        <w:rPr>
                          <w:i/>
                          <w:color w:val="FF0000"/>
                        </w:rPr>
                        <w:t>TCI-State</w:t>
                      </w:r>
                      <w:r w:rsidRPr="00587E67">
                        <w:rPr>
                          <w:color w:val="FF0000"/>
                        </w:rPr>
                        <w:t>.</w:t>
                      </w:r>
                    </w:p>
                  </w:txbxContent>
                </v:textbox>
                <w10:wrap type="square"/>
              </v:shape>
            </w:pict>
          </mc:Fallback>
        </mc:AlternateContent>
      </w:r>
    </w:p>
    <w:p w14:paraId="1D20A664" w14:textId="6D17DBC2" w:rsidR="002F48F4" w:rsidRDefault="002F48F4" w:rsidP="00E351BF">
      <w:pPr>
        <w:rPr>
          <w:lang w:val="en-GB" w:eastAsia="ko-KR"/>
        </w:rPr>
      </w:pPr>
      <w:r>
        <w:rPr>
          <w:lang w:val="en-GB" w:eastAsia="ko-KR"/>
        </w:rPr>
        <w:t xml:space="preserve">During the </w:t>
      </w:r>
      <w:r w:rsidR="001112E3">
        <w:rPr>
          <w:lang w:val="en-GB" w:eastAsia="ko-KR"/>
        </w:rPr>
        <w:t xml:space="preserve">RRC parameter discussion, a parameter “LTM-unifiedTCI-StateType” </w:t>
      </w:r>
      <w:r w:rsidR="0026074D">
        <w:rPr>
          <w:lang w:val="en-GB" w:eastAsia="ko-KR"/>
        </w:rPr>
        <w:t xml:space="preserve">was discussed </w:t>
      </w:r>
      <w:r w:rsidR="001112E3">
        <w:rPr>
          <w:lang w:val="en-GB" w:eastAsia="ko-KR"/>
        </w:rPr>
        <w:t>for the LTM configuration</w:t>
      </w:r>
      <w:r w:rsidR="0026074D">
        <w:rPr>
          <w:lang w:val="en-GB" w:eastAsia="ko-KR"/>
        </w:rPr>
        <w:t xml:space="preserve"> to indicate</w:t>
      </w:r>
      <w:r w:rsidR="001112E3">
        <w:rPr>
          <w:lang w:val="en-GB" w:eastAsia="ko-KR"/>
        </w:rPr>
        <w:t xml:space="preserve"> whether a candidate cell supports separate or joint TCI states. We don’t see a strong need to provide such a parameter. The type of TCI state that the UE can apply in the candidate cell after cell switch can be inferred from the number of TCI states provided in the cell switch command. If a UE is provided, with one TCI state, it is a joint TCI state for DL and UL channels and signals. If a UE </w:t>
      </w:r>
      <w:r w:rsidR="00A02DB4">
        <w:rPr>
          <w:lang w:val="en-GB" w:eastAsia="ko-KR"/>
        </w:rPr>
        <w:t xml:space="preserve">is </w:t>
      </w:r>
      <w:r w:rsidR="001112E3">
        <w:rPr>
          <w:lang w:val="en-GB" w:eastAsia="ko-KR"/>
        </w:rPr>
        <w:t xml:space="preserve">provided with two TCI states, one </w:t>
      </w:r>
      <w:r w:rsidR="00A02DB4">
        <w:rPr>
          <w:lang w:val="en-GB" w:eastAsia="ko-KR"/>
        </w:rPr>
        <w:t xml:space="preserve">is </w:t>
      </w:r>
      <w:r w:rsidR="001112E3">
        <w:rPr>
          <w:lang w:val="en-GB" w:eastAsia="ko-KR"/>
        </w:rPr>
        <w:t xml:space="preserve">for </w:t>
      </w:r>
      <w:r w:rsidR="003B2FEC">
        <w:rPr>
          <w:lang w:val="en-GB" w:eastAsia="ko-KR"/>
        </w:rPr>
        <w:t>D</w:t>
      </w:r>
      <w:r w:rsidR="001112E3">
        <w:rPr>
          <w:lang w:val="en-GB" w:eastAsia="ko-KR"/>
        </w:rPr>
        <w:t xml:space="preserve">L channels and </w:t>
      </w:r>
      <w:r w:rsidR="003B2FEC">
        <w:rPr>
          <w:lang w:val="en-GB" w:eastAsia="ko-KR"/>
        </w:rPr>
        <w:t>signals, and the second is for UL channels and signals.</w:t>
      </w:r>
      <w:r w:rsidR="0026074D">
        <w:rPr>
          <w:lang w:val="en-GB" w:eastAsia="ko-KR"/>
        </w:rPr>
        <w:t xml:space="preserve"> Alternatively, whether a candidate cell uses separate or joint TCI state indication can be determined based on whether or not LTM UL TCI states are configured for the candidate cell.</w:t>
      </w:r>
    </w:p>
    <w:p w14:paraId="48E8DF4C" w14:textId="1FEA087F" w:rsidR="003B2FEC" w:rsidRPr="003B2FEC" w:rsidRDefault="003B2FEC" w:rsidP="00E351BF">
      <w:pPr>
        <w:rPr>
          <w:b/>
          <w:i/>
          <w:lang w:val="en-GB" w:eastAsia="ko-KR"/>
        </w:rPr>
      </w:pPr>
      <w:r w:rsidRPr="003B2FEC">
        <w:rPr>
          <w:b/>
          <w:i/>
          <w:lang w:val="en-GB" w:eastAsia="ko-KR"/>
        </w:rPr>
        <w:t xml:space="preserve">Observation 3: A UE can infer the type of TCI state (joint or separate) </w:t>
      </w:r>
      <w:r>
        <w:rPr>
          <w:b/>
          <w:i/>
          <w:lang w:val="en-GB" w:eastAsia="ko-KR"/>
        </w:rPr>
        <w:t>from the number of TCI states included in the cell switch command</w:t>
      </w:r>
      <w:r w:rsidR="00CD6225">
        <w:rPr>
          <w:b/>
          <w:i/>
          <w:lang w:val="en-GB" w:eastAsia="ko-KR"/>
        </w:rPr>
        <w:t xml:space="preserve"> or the configuration of LTM UL TCI states</w:t>
      </w:r>
      <w:r>
        <w:rPr>
          <w:b/>
          <w:i/>
          <w:lang w:val="en-GB" w:eastAsia="ko-KR"/>
        </w:rPr>
        <w:t>.</w:t>
      </w:r>
    </w:p>
    <w:p w14:paraId="65BD39DC" w14:textId="600A91E6" w:rsidR="00E351BF" w:rsidRDefault="00E351BF" w:rsidP="00E351BF">
      <w:pPr>
        <w:snapToGrid w:val="0"/>
        <w:spacing w:after="100" w:afterAutospacing="1"/>
        <w:jc w:val="both"/>
        <w:rPr>
          <w:highlight w:val="cyan"/>
        </w:rPr>
      </w:pPr>
    </w:p>
    <w:p w14:paraId="108C0CA2" w14:textId="4A721971" w:rsidR="00A17157" w:rsidRPr="00A17157" w:rsidRDefault="00A17157" w:rsidP="009A197F">
      <w:pPr>
        <w:pStyle w:val="Heading2"/>
        <w:numPr>
          <w:ilvl w:val="2"/>
          <w:numId w:val="20"/>
        </w:numPr>
      </w:pPr>
      <w:r w:rsidRPr="00A17157">
        <w:t>LTM TCI states during cell switch</w:t>
      </w:r>
    </w:p>
    <w:p w14:paraId="266574E6" w14:textId="244A4744" w:rsidR="00A17157" w:rsidRDefault="000F6271" w:rsidP="00E351BF">
      <w:pPr>
        <w:snapToGrid w:val="0"/>
        <w:spacing w:after="100" w:afterAutospacing="1"/>
        <w:jc w:val="both"/>
      </w:pPr>
      <w:r w:rsidRPr="000F6271">
        <w:t>The</w:t>
      </w:r>
      <w:r>
        <w:t xml:space="preserve">re are two scenarios supported for activating and indicating TCI states during cell switch. The first scenario, is to activate </w:t>
      </w:r>
      <w:r w:rsidR="00A02DB4">
        <w:t xml:space="preserve">LTM </w:t>
      </w:r>
      <w:r>
        <w:t xml:space="preserve">TCI states before the cell switch command and indicate one joint or a pair of DL/UL </w:t>
      </w:r>
      <w:r w:rsidR="00A02DB4">
        <w:t xml:space="preserve">LTM </w:t>
      </w:r>
      <w:r>
        <w:t>TCI states in the cell switch command</w:t>
      </w:r>
      <w:r w:rsidR="00A02DB4">
        <w:t xml:space="preserve"> from the activated LTM TCI states</w:t>
      </w:r>
      <w:r>
        <w:t xml:space="preserve">. The second scenario, is to activate and indicate one joint </w:t>
      </w:r>
      <w:r w:rsidR="00A02DB4">
        <w:t xml:space="preserve">LTM </w:t>
      </w:r>
      <w:r>
        <w:t xml:space="preserve">TCI state or a pair of DL/UL </w:t>
      </w:r>
      <w:r w:rsidR="00A02DB4">
        <w:t xml:space="preserve">LTM </w:t>
      </w:r>
      <w:r>
        <w:t xml:space="preserve">TCI states in the cell switch command. </w:t>
      </w:r>
    </w:p>
    <w:p w14:paraId="4C60FB30" w14:textId="7DBAB81C" w:rsidR="000F6271" w:rsidRDefault="00876C4D" w:rsidP="00E351BF">
      <w:pPr>
        <w:snapToGrid w:val="0"/>
        <w:spacing w:after="100" w:afterAutospacing="1"/>
        <w:jc w:val="both"/>
      </w:pPr>
      <w:r>
        <w:rPr>
          <w:noProof/>
        </w:rPr>
        <mc:AlternateContent>
          <mc:Choice Requires="wps">
            <w:drawing>
              <wp:anchor distT="0" distB="0" distL="114300" distR="114300" simplePos="0" relativeHeight="251714560" behindDoc="0" locked="0" layoutInCell="1" allowOverlap="1" wp14:anchorId="74B5FE16" wp14:editId="4739CE6E">
                <wp:simplePos x="0" y="0"/>
                <wp:positionH relativeFrom="margin">
                  <wp:align>right</wp:align>
                </wp:positionH>
                <wp:positionV relativeFrom="paragraph">
                  <wp:posOffset>323850</wp:posOffset>
                </wp:positionV>
                <wp:extent cx="6101080" cy="1828800"/>
                <wp:effectExtent l="0" t="0" r="13970" b="16510"/>
                <wp:wrapSquare wrapText="bothSides"/>
                <wp:docPr id="1" name="Text Box 1"/>
                <wp:cNvGraphicFramePr/>
                <a:graphic xmlns:a="http://schemas.openxmlformats.org/drawingml/2006/main">
                  <a:graphicData uri="http://schemas.microsoft.com/office/word/2010/wordprocessingShape">
                    <wps:wsp>
                      <wps:cNvSpPr txBox="1"/>
                      <wps:spPr>
                        <a:xfrm>
                          <a:off x="0" y="0"/>
                          <a:ext cx="6101080" cy="1828800"/>
                        </a:xfrm>
                        <a:prstGeom prst="rect">
                          <a:avLst/>
                        </a:prstGeom>
                        <a:solidFill>
                          <a:schemeClr val="bg1">
                            <a:lumMod val="95000"/>
                          </a:schemeClr>
                        </a:solidFill>
                        <a:ln w="6350">
                          <a:solidFill>
                            <a:prstClr val="black"/>
                          </a:solidFill>
                        </a:ln>
                      </wps:spPr>
                      <wps:txbx>
                        <w:txbxContent>
                          <w:p w14:paraId="357E959D" w14:textId="77777777" w:rsidR="00877908" w:rsidRDefault="00877908" w:rsidP="000F6271">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r w:rsidRPr="00876C4D">
                              <w:rPr>
                                <w:rFonts w:eastAsia="DengXian"/>
                                <w:highlight w:val="cyan"/>
                                <w:lang w:eastAsia="zh-CN"/>
                              </w:rPr>
                              <w:t xml:space="preserve"> RAN1#113</w:t>
                            </w:r>
                          </w:p>
                          <w:p w14:paraId="543E846C" w14:textId="77777777" w:rsidR="00877908" w:rsidRPr="006366E0" w:rsidRDefault="00877908" w:rsidP="009A197F">
                            <w:pPr>
                              <w:pStyle w:val="ListParagraph"/>
                              <w:numPr>
                                <w:ilvl w:val="0"/>
                                <w:numId w:val="19"/>
                              </w:numPr>
                              <w:snapToGrid w:val="0"/>
                              <w:spacing w:after="100" w:afterAutospacing="1"/>
                              <w:contextualSpacing w:val="0"/>
                              <w:jc w:val="both"/>
                            </w:pPr>
                            <w:r w:rsidRPr="006366E0">
                              <w:t>For TCI state activation for candidate ce</w:t>
                            </w:r>
                            <w:r w:rsidRPr="00BF3023">
                              <w:t xml:space="preserve">ll(s) before the cell switch command, </w:t>
                            </w:r>
                          </w:p>
                          <w:p w14:paraId="7D6AFBA5" w14:textId="77777777" w:rsidR="00877908" w:rsidRDefault="00877908" w:rsidP="009A197F">
                            <w:pPr>
                              <w:pStyle w:val="ListParagraph"/>
                              <w:numPr>
                                <w:ilvl w:val="1"/>
                                <w:numId w:val="19"/>
                              </w:numPr>
                              <w:snapToGrid w:val="0"/>
                              <w:spacing w:after="100" w:afterAutospacing="1"/>
                              <w:contextualSpacing w:val="0"/>
                              <w:jc w:val="both"/>
                            </w:pPr>
                            <w:r w:rsidRPr="00253DD8">
                              <w:t xml:space="preserve">MAC CE </w:t>
                            </w:r>
                            <w:r>
                              <w:t>is used and t</w:t>
                            </w:r>
                            <w:r w:rsidRPr="00253DD8">
                              <w:t xml:space="preserve">he </w:t>
                            </w:r>
                            <w:r>
                              <w:t>details</w:t>
                            </w:r>
                            <w:r w:rsidRPr="00253DD8">
                              <w:t xml:space="preserve"> of MAC-CE for TCI state activation for LTM is up to RAN2</w:t>
                            </w:r>
                          </w:p>
                          <w:p w14:paraId="0C44F609" w14:textId="77777777" w:rsidR="00877908" w:rsidRPr="005B6B14" w:rsidRDefault="00877908" w:rsidP="009A197F">
                            <w:pPr>
                              <w:pStyle w:val="ListParagraph"/>
                              <w:numPr>
                                <w:ilvl w:val="1"/>
                                <w:numId w:val="19"/>
                              </w:numPr>
                              <w:snapToGrid w:val="0"/>
                              <w:spacing w:after="100" w:afterAutospacing="1"/>
                              <w:jc w:val="both"/>
                            </w:pPr>
                            <w:r w:rsidRPr="006366E0">
                              <w:t>Further study if PDCCH order for candidate cell(s)</w:t>
                            </w:r>
                            <w:r>
                              <w:t xml:space="preserve"> can be used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4B5FE16" id="Text Box 1" o:spid="_x0000_s1031" type="#_x0000_t202" style="position:absolute;left:0;text-align:left;margin-left:429.2pt;margin-top:25.5pt;width:480.4pt;height:2in;z-index:251714560;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" fillcolor="#f2f2f2 [3052]" strokeweight=".5pt">
                <v:textbox style="mso-fit-shape-to-text:t">
                  <w:txbxContent>
                    <w:p w14:paraId="357E959D" w14:textId="77777777" w:rsidR="00877908" w:rsidRDefault="00877908" w:rsidP="000F6271">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r w:rsidRPr="00876C4D">
                        <w:rPr>
                          <w:rFonts w:eastAsia="DengXian"/>
                          <w:highlight w:val="cyan"/>
                          <w:lang w:eastAsia="zh-CN"/>
                        </w:rPr>
                        <w:t xml:space="preserve"> RAN1#113</w:t>
                      </w:r>
                    </w:p>
                    <w:p w14:paraId="543E846C" w14:textId="77777777" w:rsidR="00877908" w:rsidRPr="006366E0" w:rsidRDefault="00877908" w:rsidP="009A197F">
                      <w:pPr>
                        <w:pStyle w:val="ListParagraph"/>
                        <w:numPr>
                          <w:ilvl w:val="0"/>
                          <w:numId w:val="19"/>
                        </w:numPr>
                        <w:snapToGrid w:val="0"/>
                        <w:spacing w:after="100" w:afterAutospacing="1"/>
                        <w:contextualSpacing w:val="0"/>
                        <w:jc w:val="both"/>
                      </w:pPr>
                      <w:r w:rsidRPr="006366E0">
                        <w:t>For TCI state activation for candidate ce</w:t>
                      </w:r>
                      <w:r w:rsidRPr="00BF3023">
                        <w:t xml:space="preserve">ll(s) before the cell switch command, </w:t>
                      </w:r>
                    </w:p>
                    <w:p w14:paraId="7D6AFBA5" w14:textId="77777777" w:rsidR="00877908" w:rsidRDefault="00877908" w:rsidP="009A197F">
                      <w:pPr>
                        <w:pStyle w:val="ListParagraph"/>
                        <w:numPr>
                          <w:ilvl w:val="1"/>
                          <w:numId w:val="19"/>
                        </w:numPr>
                        <w:snapToGrid w:val="0"/>
                        <w:spacing w:after="100" w:afterAutospacing="1"/>
                        <w:contextualSpacing w:val="0"/>
                        <w:jc w:val="both"/>
                      </w:pPr>
                      <w:r w:rsidRPr="00253DD8">
                        <w:t xml:space="preserve">MAC CE </w:t>
                      </w:r>
                      <w:r>
                        <w:t>is used and t</w:t>
                      </w:r>
                      <w:r w:rsidRPr="00253DD8">
                        <w:t xml:space="preserve">he </w:t>
                      </w:r>
                      <w:r>
                        <w:t>details</w:t>
                      </w:r>
                      <w:r w:rsidRPr="00253DD8">
                        <w:t xml:space="preserve"> of MAC-CE for TCI state activation for LTM is up to RAN2</w:t>
                      </w:r>
                    </w:p>
                    <w:p w14:paraId="0C44F609" w14:textId="77777777" w:rsidR="00877908" w:rsidRPr="005B6B14" w:rsidRDefault="00877908" w:rsidP="009A197F">
                      <w:pPr>
                        <w:pStyle w:val="ListParagraph"/>
                        <w:numPr>
                          <w:ilvl w:val="1"/>
                          <w:numId w:val="19"/>
                        </w:numPr>
                        <w:snapToGrid w:val="0"/>
                        <w:spacing w:after="100" w:afterAutospacing="1"/>
                        <w:jc w:val="both"/>
                      </w:pPr>
                      <w:r w:rsidRPr="006366E0">
                        <w:t>Further study if PDCCH order for candidate cell(s)</w:t>
                      </w:r>
                      <w:r>
                        <w:t xml:space="preserve"> can be used</w:t>
                      </w:r>
                    </w:p>
                  </w:txbxContent>
                </v:textbox>
                <w10:wrap type="square" anchorx="margin"/>
              </v:shape>
            </w:pict>
          </mc:Fallback>
        </mc:AlternateContent>
      </w:r>
      <w:r w:rsidR="000F6271">
        <w:t>For first scenario, the following agreements have been made in prior meetings:</w:t>
      </w:r>
    </w:p>
    <w:p w14:paraId="239B9EE3" w14:textId="3190091F" w:rsidR="00876C4D" w:rsidRDefault="00876C4D" w:rsidP="00876C4D">
      <w:pPr>
        <w:rPr>
          <w:rFonts w:eastAsia="DengXian"/>
          <w:highlight w:val="green"/>
          <w:lang w:eastAsia="zh-CN"/>
        </w:rPr>
      </w:pPr>
    </w:p>
    <w:p w14:paraId="54F43FA1" w14:textId="33F430E7" w:rsidR="000F6271" w:rsidRDefault="00876C4D" w:rsidP="00E351BF">
      <w:pPr>
        <w:snapToGrid w:val="0"/>
        <w:spacing w:after="100" w:afterAutospacing="1"/>
        <w:jc w:val="both"/>
      </w:pPr>
      <w:r>
        <w:rPr>
          <w:noProof/>
        </w:rPr>
        <mc:AlternateContent>
          <mc:Choice Requires="wps">
            <w:drawing>
              <wp:anchor distT="0" distB="0" distL="114300" distR="114300" simplePos="0" relativeHeight="251716608" behindDoc="0" locked="0" layoutInCell="1" allowOverlap="1" wp14:anchorId="3A04E1EA" wp14:editId="1FC06DF3">
                <wp:simplePos x="0" y="0"/>
                <wp:positionH relativeFrom="column">
                  <wp:posOffset>0</wp:posOffset>
                </wp:positionH>
                <wp:positionV relativeFrom="paragraph">
                  <wp:posOffset>0</wp:posOffset>
                </wp:positionV>
                <wp:extent cx="1828800" cy="1828800"/>
                <wp:effectExtent l="0" t="0" r="24765" b="1016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7D0083F0" w14:textId="77777777" w:rsidR="00877908" w:rsidRPr="00876C4D" w:rsidRDefault="00877908" w:rsidP="00876C4D">
                            <w:pPr>
                              <w:rPr>
                                <w:rFonts w:eastAsia="DengXian"/>
                                <w:highlight w:val="cyan"/>
                                <w:lang w:eastAsia="zh-CN"/>
                              </w:rPr>
                            </w:pPr>
                            <w:r w:rsidRPr="00915AFB">
                              <w:rPr>
                                <w:rFonts w:eastAsia="DengXian"/>
                                <w:highlight w:val="green"/>
                                <w:lang w:eastAsia="zh-CN"/>
                              </w:rPr>
                              <w:t>Agreement</w:t>
                            </w:r>
                            <w:r w:rsidRPr="00876C4D">
                              <w:rPr>
                                <w:rFonts w:eastAsia="DengXian"/>
                                <w:highlight w:val="cyan"/>
                                <w:lang w:eastAsia="zh-CN"/>
                              </w:rPr>
                              <w:t xml:space="preserve"> RAN1#11</w:t>
                            </w:r>
                            <w:r>
                              <w:rPr>
                                <w:rFonts w:eastAsia="DengXian"/>
                                <w:highlight w:val="cyan"/>
                                <w:lang w:eastAsia="zh-CN"/>
                              </w:rPr>
                              <w:t>4</w:t>
                            </w:r>
                          </w:p>
                          <w:p w14:paraId="17D287E0" w14:textId="77777777" w:rsidR="00877908" w:rsidRPr="00E45CEA" w:rsidRDefault="00877908" w:rsidP="009A197F">
                            <w:pPr>
                              <w:pStyle w:val="ListParagraph"/>
                              <w:numPr>
                                <w:ilvl w:val="0"/>
                                <w:numId w:val="26"/>
                              </w:numPr>
                              <w:snapToGrid w:val="0"/>
                              <w:spacing w:after="100" w:afterAutospacing="1"/>
                              <w:jc w:val="both"/>
                            </w:pPr>
                            <w:r w:rsidRPr="006A037C">
                              <w:t>TCI state activation by MAC CE before cell switch command for one or more than one candidate cells is allowed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A04E1EA" id="Text Box 2" o:spid="_x0000_s1032" type="#_x0000_t202" style="position:absolute;left:0;text-align:left;margin-left:0;margin-top:0;width:2in;height:2in;z-index:2517166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mIeRdVgCAADLBAAADgAAAAAAAAAAAAAAAAAuAgAAZHJzL2Uyb0RvYy54bWxQSwECLQAU&#10;AAYACAAAACEANlRPAdkAAAAFAQAADwAAAAAAAAAAAAAAAACyBAAAZHJzL2Rvd25yZXYueG1sUEsF&#10;BgAAAAAEAAQA8wAAALgFAAAAAA==&#10;" fillcolor="#f2f2f2 [3052]" strokeweight=".5pt">
                <v:textbox style="mso-fit-shape-to-text:t">
                  <w:txbxContent>
                    <w:p w14:paraId="7D0083F0" w14:textId="77777777" w:rsidR="00877908" w:rsidRPr="00876C4D" w:rsidRDefault="00877908" w:rsidP="00876C4D">
                      <w:pPr>
                        <w:rPr>
                          <w:rFonts w:eastAsia="DengXian"/>
                          <w:highlight w:val="cyan"/>
                          <w:lang w:eastAsia="zh-CN"/>
                        </w:rPr>
                      </w:pPr>
                      <w:r w:rsidRPr="00915AFB">
                        <w:rPr>
                          <w:rFonts w:eastAsia="DengXian"/>
                          <w:highlight w:val="green"/>
                          <w:lang w:eastAsia="zh-CN"/>
                        </w:rPr>
                        <w:t>Agreement</w:t>
                      </w:r>
                      <w:r w:rsidRPr="00876C4D">
                        <w:rPr>
                          <w:rFonts w:eastAsia="DengXian"/>
                          <w:highlight w:val="cyan"/>
                          <w:lang w:eastAsia="zh-CN"/>
                        </w:rPr>
                        <w:t xml:space="preserve"> RAN1#11</w:t>
                      </w:r>
                      <w:r>
                        <w:rPr>
                          <w:rFonts w:eastAsia="DengXian"/>
                          <w:highlight w:val="cyan"/>
                          <w:lang w:eastAsia="zh-CN"/>
                        </w:rPr>
                        <w:t>4</w:t>
                      </w:r>
                    </w:p>
                    <w:p w14:paraId="17D287E0" w14:textId="77777777" w:rsidR="00877908" w:rsidRPr="00E45CEA" w:rsidRDefault="00877908" w:rsidP="009A197F">
                      <w:pPr>
                        <w:pStyle w:val="ListParagraph"/>
                        <w:numPr>
                          <w:ilvl w:val="0"/>
                          <w:numId w:val="26"/>
                        </w:numPr>
                        <w:snapToGrid w:val="0"/>
                        <w:spacing w:after="100" w:afterAutospacing="1"/>
                        <w:jc w:val="both"/>
                      </w:pPr>
                      <w:r w:rsidRPr="006A037C">
                        <w:t>TCI state activation by MAC CE before cell switch command for one or more than one candidate cells is allowed</w:t>
                      </w:r>
                    </w:p>
                  </w:txbxContent>
                </v:textbox>
                <w10:wrap type="square"/>
              </v:shape>
            </w:pict>
          </mc:Fallback>
        </mc:AlternateContent>
      </w:r>
    </w:p>
    <w:p w14:paraId="2C0E26CE" w14:textId="7F956463" w:rsidR="000F6271" w:rsidRDefault="0026074D" w:rsidP="00E351BF">
      <w:pPr>
        <w:snapToGrid w:val="0"/>
        <w:spacing w:after="100" w:afterAutospacing="1"/>
        <w:jc w:val="both"/>
      </w:pPr>
      <w:r>
        <w:lastRenderedPageBreak/>
        <w:t>Activation</w:t>
      </w:r>
      <w:r w:rsidR="00876C4D">
        <w:t xml:space="preserve"> of </w:t>
      </w:r>
      <w:r w:rsidR="00A02DB4">
        <w:t xml:space="preserve">LTM </w:t>
      </w:r>
      <w:r w:rsidR="00876C4D">
        <w:t xml:space="preserve">TCI states on candidate cells, doesn’t indicate cell switch, and hence the activated TCI states of the serving cell need to be kept for communicating with the UE and potentially indicated to the UE at a future time. Therefore, when </w:t>
      </w:r>
      <w:r w:rsidR="00A02DB4">
        <w:t xml:space="preserve">LTM </w:t>
      </w:r>
      <w:r w:rsidR="00876C4D">
        <w:t>TCI states for candidate cells are activated, this doesn’t impact the activated TCI states of the serving cell. Whether, the total number of activated TCI states across serving and LTM candidate cells is subject to a maximum value, or each of the activated TCI states of the serving cell and the activated TCI states across the candidate cells is subject to its own maximum value can be further discussed in UE features.</w:t>
      </w:r>
    </w:p>
    <w:p w14:paraId="50B0CC28" w14:textId="381D834A" w:rsidR="00876C4D" w:rsidRPr="003C0B23" w:rsidRDefault="00876C4D" w:rsidP="00E351BF">
      <w:pPr>
        <w:snapToGrid w:val="0"/>
        <w:spacing w:after="100" w:afterAutospacing="1"/>
        <w:jc w:val="both"/>
        <w:rPr>
          <w:b/>
          <w:i/>
        </w:rPr>
      </w:pPr>
      <w:r w:rsidRPr="003C0B23">
        <w:rPr>
          <w:b/>
          <w:i/>
        </w:rPr>
        <w:t xml:space="preserve">Proposal 5: Activation of </w:t>
      </w:r>
      <w:r w:rsidR="00A02DB4">
        <w:rPr>
          <w:b/>
          <w:i/>
        </w:rPr>
        <w:t xml:space="preserve">LTM </w:t>
      </w:r>
      <w:r w:rsidRPr="003C0B23">
        <w:rPr>
          <w:b/>
          <w:i/>
        </w:rPr>
        <w:t xml:space="preserve">TCI states on candidate cells doesn’t impact </w:t>
      </w:r>
      <w:r w:rsidR="003C0B23" w:rsidRPr="003C0B23">
        <w:rPr>
          <w:b/>
          <w:i/>
        </w:rPr>
        <w:t>activated TCI states of the serving cell.</w:t>
      </w:r>
    </w:p>
    <w:p w14:paraId="5BFAE561" w14:textId="77AE63DF" w:rsidR="003C0B23" w:rsidRPr="00750645" w:rsidRDefault="003C0B23" w:rsidP="00E351BF">
      <w:pPr>
        <w:snapToGrid w:val="0"/>
        <w:spacing w:after="100" w:afterAutospacing="1"/>
        <w:jc w:val="both"/>
        <w:rPr>
          <w:b/>
          <w:i/>
        </w:rPr>
      </w:pPr>
      <w:r w:rsidRPr="00750645">
        <w:rPr>
          <w:b/>
          <w:i/>
        </w:rPr>
        <w:t>Proposal 6: Discuss the maximum</w:t>
      </w:r>
      <w:r w:rsidR="00750645" w:rsidRPr="00750645">
        <w:rPr>
          <w:b/>
          <w:i/>
        </w:rPr>
        <w:t xml:space="preserve"> number</w:t>
      </w:r>
      <w:r w:rsidRPr="00750645">
        <w:rPr>
          <w:b/>
          <w:i/>
        </w:rPr>
        <w:t xml:space="preserve"> of activated TCI states across serving and candidate LTM </w:t>
      </w:r>
      <w:r w:rsidR="00750645" w:rsidRPr="00750645">
        <w:rPr>
          <w:b/>
          <w:i/>
        </w:rPr>
        <w:t>cells and/or maximum number of activated TCI states across candidate LTM cells in UE features.</w:t>
      </w:r>
    </w:p>
    <w:p w14:paraId="30A0152D" w14:textId="6A80F446" w:rsidR="00F975DA" w:rsidRDefault="00F975DA" w:rsidP="00E351BF">
      <w:pPr>
        <w:snapToGrid w:val="0"/>
        <w:spacing w:after="100" w:afterAutospacing="1"/>
        <w:jc w:val="both"/>
      </w:pPr>
      <w:r>
        <w:t>In RAN1#114b, the following proposal was discussed but not agreement was reached:</w:t>
      </w:r>
    </w:p>
    <w:p w14:paraId="7027FE57" w14:textId="2478CAB6" w:rsidR="00F975DA" w:rsidRDefault="00F975DA" w:rsidP="00E351BF">
      <w:pPr>
        <w:snapToGrid w:val="0"/>
        <w:spacing w:after="100" w:afterAutospacing="1"/>
        <w:jc w:val="both"/>
      </w:pPr>
      <w:r>
        <w:rPr>
          <w:noProof/>
        </w:rPr>
        <mc:AlternateContent>
          <mc:Choice Requires="wps">
            <w:drawing>
              <wp:anchor distT="0" distB="0" distL="114300" distR="114300" simplePos="0" relativeHeight="251732992" behindDoc="0" locked="0" layoutInCell="1" allowOverlap="1" wp14:anchorId="49057EF5" wp14:editId="36196547">
                <wp:simplePos x="0" y="0"/>
                <wp:positionH relativeFrom="column">
                  <wp:posOffset>0</wp:posOffset>
                </wp:positionH>
                <wp:positionV relativeFrom="paragraph">
                  <wp:posOffset>0</wp:posOffset>
                </wp:positionV>
                <wp:extent cx="1828800" cy="1828800"/>
                <wp:effectExtent l="0" t="0" r="24765" b="20955"/>
                <wp:wrapSquare wrapText="bothSides"/>
                <wp:docPr id="11" name="Text Box 1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000E6DCA" w14:textId="77777777" w:rsidR="00F975DA" w:rsidRPr="00362C9D" w:rsidRDefault="00F975DA" w:rsidP="00F975DA">
                            <w:r w:rsidRPr="00362C9D">
                              <w:t xml:space="preserve">[FL </w:t>
                            </w:r>
                            <w:r w:rsidRPr="00362C9D">
                              <w:rPr>
                                <w:rStyle w:val="Heading5Char"/>
                                <w:b/>
                                <w:bCs/>
                              </w:rPr>
                              <w:t>Proposal</w:t>
                            </w:r>
                            <w:r w:rsidRPr="00362C9D">
                              <w:t xml:space="preserve"> 5-4-1c-v4]</w:t>
                            </w:r>
                          </w:p>
                          <w:p w14:paraId="449685A5" w14:textId="77777777" w:rsidR="00F975DA" w:rsidRPr="00345623" w:rsidRDefault="00F975DA" w:rsidP="00F975DA">
                            <w:pPr>
                              <w:pStyle w:val="ListParagraph"/>
                              <w:numPr>
                                <w:ilvl w:val="0"/>
                                <w:numId w:val="31"/>
                              </w:numPr>
                              <w:tabs>
                                <w:tab w:val="left" w:pos="1440"/>
                              </w:tabs>
                              <w:snapToGrid w:val="0"/>
                              <w:spacing w:after="100" w:afterAutospacing="1"/>
                              <w:contextualSpacing w:val="0"/>
                              <w:jc w:val="both"/>
                              <w:rPr>
                                <w:highlight w:val="cyan"/>
                              </w:rPr>
                            </w:pPr>
                            <w:r w:rsidRPr="00345623">
                              <w:rPr>
                                <w:highlight w:val="cyan"/>
                              </w:rPr>
                              <w:t>The TCI state indicated in the cell switch command is associated with</w:t>
                            </w:r>
                          </w:p>
                          <w:p w14:paraId="5D91EBAC" w14:textId="77777777" w:rsidR="00F975DA" w:rsidRPr="00345623" w:rsidRDefault="00F975DA" w:rsidP="00F975DA">
                            <w:pPr>
                              <w:pStyle w:val="ListParagraph"/>
                              <w:numPr>
                                <w:ilvl w:val="1"/>
                                <w:numId w:val="31"/>
                              </w:numPr>
                              <w:tabs>
                                <w:tab w:val="left" w:pos="720"/>
                              </w:tabs>
                              <w:snapToGrid w:val="0"/>
                              <w:spacing w:after="100" w:afterAutospacing="1"/>
                              <w:contextualSpacing w:val="0"/>
                              <w:jc w:val="both"/>
                              <w:rPr>
                                <w:highlight w:val="cyan"/>
                              </w:rPr>
                            </w:pPr>
                            <w:r w:rsidRPr="00345623">
                              <w:rPr>
                                <w:highlight w:val="cyan"/>
                              </w:rPr>
                              <w:t>LTM TCI state pool of the target cell, i.e. configured under LTM-Candidate-r18</w:t>
                            </w:r>
                          </w:p>
                          <w:p w14:paraId="420B2011" w14:textId="77777777" w:rsidR="00F975DA" w:rsidRPr="00AA60B2" w:rsidRDefault="00F975DA" w:rsidP="00F975DA">
                            <w:pPr>
                              <w:pStyle w:val="ListParagraph"/>
                              <w:numPr>
                                <w:ilvl w:val="0"/>
                                <w:numId w:val="31"/>
                              </w:numPr>
                              <w:tabs>
                                <w:tab w:val="left" w:pos="1440"/>
                                <w:tab w:val="left" w:pos="2160"/>
                              </w:tabs>
                              <w:snapToGrid w:val="0"/>
                              <w:spacing w:after="100" w:afterAutospacing="1"/>
                              <w:contextualSpacing w:val="0"/>
                              <w:jc w:val="both"/>
                            </w:pPr>
                            <w:r w:rsidRPr="00AA60B2">
                              <w:t xml:space="preserve">UE uses the TCI state provided in the cell switch command after receiving cell switch command until a TCI state </w:t>
                            </w:r>
                            <w:r w:rsidRPr="00362C9D">
                              <w:rPr>
                                <w:highlight w:val="yellow"/>
                              </w:rPr>
                              <w:t>[in the new serving cell]</w:t>
                            </w:r>
                            <w:r w:rsidRPr="00AA60B2">
                              <w:t xml:space="preserve"> is indicated</w:t>
                            </w:r>
                          </w:p>
                          <w:p w14:paraId="3FDA0C4F" w14:textId="77777777" w:rsidR="00F975DA" w:rsidRDefault="00F975DA" w:rsidP="00F975DA">
                            <w:pPr>
                              <w:pStyle w:val="ListParagraph"/>
                              <w:numPr>
                                <w:ilvl w:val="1"/>
                                <w:numId w:val="31"/>
                              </w:numPr>
                              <w:tabs>
                                <w:tab w:val="left" w:pos="2160"/>
                              </w:tabs>
                              <w:snapToGrid w:val="0"/>
                              <w:spacing w:after="100" w:afterAutospacing="1"/>
                              <w:contextualSpacing w:val="0"/>
                              <w:jc w:val="both"/>
                            </w:pPr>
                            <w:r>
                              <w:t>Note: after TCI in the new serving cell is indicated, legacy BM is used.</w:t>
                            </w:r>
                          </w:p>
                          <w:p w14:paraId="2B170E43" w14:textId="77777777" w:rsidR="00F975DA" w:rsidRPr="00983CEB" w:rsidRDefault="00F975DA" w:rsidP="00983CEB">
                            <w:pPr>
                              <w:pStyle w:val="ListParagraph"/>
                              <w:numPr>
                                <w:ilvl w:val="0"/>
                                <w:numId w:val="31"/>
                              </w:numPr>
                              <w:tabs>
                                <w:tab w:val="left" w:pos="1440"/>
                                <w:tab w:val="left" w:pos="2160"/>
                              </w:tabs>
                              <w:snapToGrid w:val="0"/>
                              <w:spacing w:after="100" w:afterAutospacing="1"/>
                              <w:jc w:val="both"/>
                            </w:pPr>
                            <w:r>
                              <w:t>FFS: whether and how retain LTM activated TCI states for candidate cell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9057EF5" id="Text Box 11" o:spid="_x0000_s1033" type="#_x0000_t202" style="position:absolute;left:0;text-align:left;margin-left:0;margin-top:0;width:2in;height:2in;z-index:2517329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&#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MWyaqlZAgAAzQQAAA4AAAAAAAAAAAAAAAAALgIAAGRycy9lMm9Eb2MueG1sUEsBAi0A&#10;FAAGAAgAAAAhADZUTwHZAAAABQEAAA8AAAAAAAAAAAAAAAAAswQAAGRycy9kb3ducmV2LnhtbFBL&#10;BQYAAAAABAAEAPMAAAC5BQAAAAA=&#10;" fillcolor="#f2f2f2 [3052]" strokeweight=".5pt">
                <v:textbox style="mso-fit-shape-to-text:t">
                  <w:txbxContent>
                    <w:p w14:paraId="000E6DCA" w14:textId="77777777" w:rsidR="00F975DA" w:rsidRPr="00362C9D" w:rsidRDefault="00F975DA" w:rsidP="00F975DA">
                      <w:r w:rsidRPr="00362C9D">
                        <w:t xml:space="preserve">[FL </w:t>
                      </w:r>
                      <w:r w:rsidRPr="00362C9D">
                        <w:rPr>
                          <w:rStyle w:val="Heading5Char"/>
                          <w:b/>
                          <w:bCs/>
                        </w:rPr>
                        <w:t>Proposal</w:t>
                      </w:r>
                      <w:r w:rsidRPr="00362C9D">
                        <w:t xml:space="preserve"> 5-4-1c-v4]</w:t>
                      </w:r>
                    </w:p>
                    <w:p w14:paraId="449685A5" w14:textId="77777777" w:rsidR="00F975DA" w:rsidRPr="00345623" w:rsidRDefault="00F975DA" w:rsidP="00F975DA">
                      <w:pPr>
                        <w:pStyle w:val="ListParagraph"/>
                        <w:numPr>
                          <w:ilvl w:val="0"/>
                          <w:numId w:val="31"/>
                        </w:numPr>
                        <w:tabs>
                          <w:tab w:val="left" w:pos="1440"/>
                        </w:tabs>
                        <w:snapToGrid w:val="0"/>
                        <w:spacing w:after="100" w:afterAutospacing="1"/>
                        <w:contextualSpacing w:val="0"/>
                        <w:jc w:val="both"/>
                        <w:rPr>
                          <w:highlight w:val="cyan"/>
                        </w:rPr>
                      </w:pPr>
                      <w:r w:rsidRPr="00345623">
                        <w:rPr>
                          <w:highlight w:val="cyan"/>
                        </w:rPr>
                        <w:t>The TCI state indicated in the cell switch command is associated with</w:t>
                      </w:r>
                    </w:p>
                    <w:p w14:paraId="5D91EBAC" w14:textId="77777777" w:rsidR="00F975DA" w:rsidRPr="00345623" w:rsidRDefault="00F975DA" w:rsidP="00F975DA">
                      <w:pPr>
                        <w:pStyle w:val="ListParagraph"/>
                        <w:numPr>
                          <w:ilvl w:val="1"/>
                          <w:numId w:val="31"/>
                        </w:numPr>
                        <w:tabs>
                          <w:tab w:val="left" w:pos="720"/>
                        </w:tabs>
                        <w:snapToGrid w:val="0"/>
                        <w:spacing w:after="100" w:afterAutospacing="1"/>
                        <w:contextualSpacing w:val="0"/>
                        <w:jc w:val="both"/>
                        <w:rPr>
                          <w:highlight w:val="cyan"/>
                        </w:rPr>
                      </w:pPr>
                      <w:r w:rsidRPr="00345623">
                        <w:rPr>
                          <w:highlight w:val="cyan"/>
                        </w:rPr>
                        <w:t>LTM TCI state pool of the target cell, i.e. configured under LTM-Candidate-r18</w:t>
                      </w:r>
                    </w:p>
                    <w:p w14:paraId="420B2011" w14:textId="77777777" w:rsidR="00F975DA" w:rsidRPr="00AA60B2" w:rsidRDefault="00F975DA" w:rsidP="00F975DA">
                      <w:pPr>
                        <w:pStyle w:val="ListParagraph"/>
                        <w:numPr>
                          <w:ilvl w:val="0"/>
                          <w:numId w:val="31"/>
                        </w:numPr>
                        <w:tabs>
                          <w:tab w:val="left" w:pos="1440"/>
                          <w:tab w:val="left" w:pos="2160"/>
                        </w:tabs>
                        <w:snapToGrid w:val="0"/>
                        <w:spacing w:after="100" w:afterAutospacing="1"/>
                        <w:contextualSpacing w:val="0"/>
                        <w:jc w:val="both"/>
                      </w:pPr>
                      <w:r w:rsidRPr="00AA60B2">
                        <w:t xml:space="preserve">UE uses the TCI state provided in the cell switch command after receiving cell switch command until a TCI state </w:t>
                      </w:r>
                      <w:r w:rsidRPr="00362C9D">
                        <w:rPr>
                          <w:highlight w:val="yellow"/>
                        </w:rPr>
                        <w:t>[in the new serving cell]</w:t>
                      </w:r>
                      <w:r w:rsidRPr="00AA60B2">
                        <w:t xml:space="preserve"> is indicated</w:t>
                      </w:r>
                    </w:p>
                    <w:p w14:paraId="3FDA0C4F" w14:textId="77777777" w:rsidR="00F975DA" w:rsidRDefault="00F975DA" w:rsidP="00F975DA">
                      <w:pPr>
                        <w:pStyle w:val="ListParagraph"/>
                        <w:numPr>
                          <w:ilvl w:val="1"/>
                          <w:numId w:val="31"/>
                        </w:numPr>
                        <w:tabs>
                          <w:tab w:val="left" w:pos="2160"/>
                        </w:tabs>
                        <w:snapToGrid w:val="0"/>
                        <w:spacing w:after="100" w:afterAutospacing="1"/>
                        <w:contextualSpacing w:val="0"/>
                        <w:jc w:val="both"/>
                      </w:pPr>
                      <w:r>
                        <w:t>Note: after TCI in the new serving cell is indicated, legacy BM is used.</w:t>
                      </w:r>
                    </w:p>
                    <w:p w14:paraId="2B170E43" w14:textId="77777777" w:rsidR="00F975DA" w:rsidRPr="00983CEB" w:rsidRDefault="00F975DA" w:rsidP="00983CEB">
                      <w:pPr>
                        <w:pStyle w:val="ListParagraph"/>
                        <w:numPr>
                          <w:ilvl w:val="0"/>
                          <w:numId w:val="31"/>
                        </w:numPr>
                        <w:tabs>
                          <w:tab w:val="left" w:pos="1440"/>
                          <w:tab w:val="left" w:pos="2160"/>
                        </w:tabs>
                        <w:snapToGrid w:val="0"/>
                        <w:spacing w:after="100" w:afterAutospacing="1"/>
                        <w:jc w:val="both"/>
                      </w:pPr>
                      <w:r>
                        <w:t>FFS: whether and how retain LTM activated TCI states for candidate cell</w:t>
                      </w:r>
                    </w:p>
                  </w:txbxContent>
                </v:textbox>
                <w10:wrap type="square"/>
              </v:shape>
            </w:pict>
          </mc:Fallback>
        </mc:AlternateContent>
      </w:r>
    </w:p>
    <w:p w14:paraId="53B9E7AD" w14:textId="38462947" w:rsidR="000F6271" w:rsidRDefault="00F975DA" w:rsidP="00E351BF">
      <w:pPr>
        <w:snapToGrid w:val="0"/>
        <w:spacing w:after="100" w:afterAutospacing="1"/>
        <w:jc w:val="both"/>
      </w:pPr>
      <w:r>
        <w:t xml:space="preserve">The activated TCI states before the cell switch command and the indicated TCI state in the cell switch command should be </w:t>
      </w:r>
      <w:r w:rsidR="00A02DB4">
        <w:t xml:space="preserve">from </w:t>
      </w:r>
      <w:r>
        <w:t xml:space="preserve">the </w:t>
      </w:r>
      <w:r w:rsidR="006C0F91">
        <w:t xml:space="preserve">LTM TCI state pool. </w:t>
      </w:r>
      <w:r w:rsidR="00750645">
        <w:t xml:space="preserve">After indicating one joint or a pair of DL/UL TCI states of the activated TCI states in the cell switch command, UE starts using the TCI states of the candidate cell. At this time, the activated TCI states of the original serving cell, are no longer used and can be deactivated. The candidate cell becomes the new serving cell. The activated LTM TCI states of the candidate cells, become the activated TCI states for candidate cell and </w:t>
      </w:r>
      <w:r w:rsidR="00CF5721">
        <w:t xml:space="preserve">can </w:t>
      </w:r>
      <w:r w:rsidR="00750645">
        <w:t xml:space="preserve">be used </w:t>
      </w:r>
      <w:r w:rsidR="00CF5721">
        <w:t xml:space="preserve">for </w:t>
      </w:r>
      <w:r w:rsidR="00750645">
        <w:t xml:space="preserve">beam indication using the “transmission configuration indicator” field of DCI format 1_1 or DCI format 1_2. </w:t>
      </w:r>
    </w:p>
    <w:p w14:paraId="5FF82C57" w14:textId="1A76D535" w:rsidR="00750645" w:rsidRPr="00750645" w:rsidRDefault="00750645" w:rsidP="00E351BF">
      <w:pPr>
        <w:snapToGrid w:val="0"/>
        <w:spacing w:after="100" w:afterAutospacing="1"/>
        <w:jc w:val="both"/>
        <w:rPr>
          <w:b/>
          <w:i/>
        </w:rPr>
      </w:pPr>
      <w:r w:rsidRPr="00750645">
        <w:rPr>
          <w:b/>
          <w:i/>
        </w:rPr>
        <w:t>Proposal 7: After indica</w:t>
      </w:r>
      <w:r w:rsidR="006C0F91">
        <w:rPr>
          <w:b/>
          <w:i/>
        </w:rPr>
        <w:t>ting one or a pair of TCI state, from the LTM TCI state pool of the target cell,</w:t>
      </w:r>
      <w:r w:rsidRPr="00750645">
        <w:rPr>
          <w:b/>
          <w:i/>
        </w:rPr>
        <w:t xml:space="preserve"> in the cell switch command, the activated TCI states of the serving cell can be deactivated.</w:t>
      </w:r>
    </w:p>
    <w:p w14:paraId="7811EECD" w14:textId="4DC9D74F" w:rsidR="00750645" w:rsidRPr="00795318" w:rsidRDefault="00750645" w:rsidP="00E351BF">
      <w:pPr>
        <w:snapToGrid w:val="0"/>
        <w:spacing w:after="100" w:afterAutospacing="1"/>
        <w:jc w:val="both"/>
        <w:rPr>
          <w:b/>
          <w:i/>
        </w:rPr>
      </w:pPr>
      <w:r w:rsidRPr="00795318">
        <w:rPr>
          <w:b/>
          <w:i/>
        </w:rPr>
        <w:t xml:space="preserve">Proposal 8: After the cell switch command, the activated LTM TCI states of the candidate cell (the new serving cell) become the activated TCI states of the new serving cell and </w:t>
      </w:r>
      <w:r w:rsidR="00840B6A">
        <w:rPr>
          <w:b/>
          <w:i/>
        </w:rPr>
        <w:t xml:space="preserve">can </w:t>
      </w:r>
      <w:r w:rsidRPr="00795318">
        <w:rPr>
          <w:b/>
          <w:i/>
        </w:rPr>
        <w:t xml:space="preserve">be indicated to the UE until a new </w:t>
      </w:r>
      <w:r w:rsidR="00795318" w:rsidRPr="00795318">
        <w:rPr>
          <w:b/>
          <w:i/>
        </w:rPr>
        <w:t>subset of TCI states is activated.</w:t>
      </w:r>
    </w:p>
    <w:p w14:paraId="34A04C1B" w14:textId="564ED3FA" w:rsidR="00795318" w:rsidRDefault="00795318" w:rsidP="00E351BF">
      <w:pPr>
        <w:snapToGrid w:val="0"/>
        <w:spacing w:after="100" w:afterAutospacing="1"/>
        <w:jc w:val="both"/>
      </w:pPr>
      <w:r>
        <w:t>After cell switch to the candidate cell (new serving cell), a MAC CE activating TCI states from the TCI state list of the new serving cell is sent to the UE. The LTM TCI states of the candidate cells are deactivated</w:t>
      </w:r>
      <w:r w:rsidR="00ED17B1">
        <w:t xml:space="preserve">. A TCI state indicated to the UE is from the </w:t>
      </w:r>
      <w:r>
        <w:t>activated TCI states of the new serving cell.</w:t>
      </w:r>
    </w:p>
    <w:p w14:paraId="1A54DD0E" w14:textId="66826C57" w:rsidR="00795318" w:rsidRDefault="00ED17B1" w:rsidP="00E351BF">
      <w:pPr>
        <w:snapToGrid w:val="0"/>
        <w:spacing w:after="100" w:afterAutospacing="1"/>
        <w:jc w:val="both"/>
        <w:rPr>
          <w:b/>
          <w:i/>
        </w:rPr>
      </w:pPr>
      <w:r w:rsidRPr="00ED17B1">
        <w:rPr>
          <w:b/>
          <w:i/>
        </w:rPr>
        <w:t xml:space="preserve">Proposal 9: After the cell switch command and after a MAC CE activating TCI states on the new serving cell, </w:t>
      </w:r>
      <w:r>
        <w:rPr>
          <w:b/>
          <w:i/>
        </w:rPr>
        <w:t>the activated LTM TCI states become deactivated.</w:t>
      </w:r>
    </w:p>
    <w:p w14:paraId="348342F6" w14:textId="0F953F39" w:rsidR="00ED17B1" w:rsidRPr="00ED17B1" w:rsidRDefault="00ED17B1" w:rsidP="00E351BF">
      <w:pPr>
        <w:snapToGrid w:val="0"/>
        <w:spacing w:after="100" w:afterAutospacing="1"/>
        <w:jc w:val="both"/>
      </w:pPr>
      <w:r>
        <w:fldChar w:fldCharType="begin"/>
      </w:r>
      <w:r>
        <w:instrText xml:space="preserve"> REF _Ref146629624 \h </w:instrText>
      </w:r>
      <w:r>
        <w:fldChar w:fldCharType="separate"/>
      </w:r>
      <w:r>
        <w:t xml:space="preserve">Figure </w:t>
      </w:r>
      <w:r>
        <w:rPr>
          <w:noProof/>
        </w:rPr>
        <w:t>1</w:t>
      </w:r>
      <w:r>
        <w:fldChar w:fldCharType="end"/>
      </w:r>
      <w:r>
        <w:t xml:space="preserve"> illustrates the activation and indication of TCI states before, during and after cell switch.</w:t>
      </w:r>
    </w:p>
    <w:p w14:paraId="1C2ACC44" w14:textId="77777777" w:rsidR="00ED17B1" w:rsidRDefault="00AF1E0D" w:rsidP="00ED17B1">
      <w:pPr>
        <w:keepNext/>
        <w:snapToGrid w:val="0"/>
        <w:spacing w:after="100" w:afterAutospacing="1"/>
        <w:jc w:val="center"/>
      </w:pPr>
      <w:r>
        <w:object w:dxaOrig="11064" w:dyaOrig="3888" w14:anchorId="6E0768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9pt;height:163.55pt" o:ole="">
            <v:imagedata r:id="rId11" o:title=""/>
          </v:shape>
          <o:OLEObject Type="Embed" ProgID="Visio.Drawing.15" ShapeID="_x0000_i1025" DrawAspect="Content" ObjectID="_1760445616" r:id="rId12"/>
        </w:object>
      </w:r>
    </w:p>
    <w:p w14:paraId="47EE7409" w14:textId="09E03C37" w:rsidR="00795318" w:rsidRDefault="00ED17B1" w:rsidP="00ED17B1">
      <w:pPr>
        <w:pStyle w:val="Caption"/>
        <w:jc w:val="center"/>
      </w:pPr>
      <w:bookmarkStart w:id="3" w:name="_Ref146629624"/>
      <w:r>
        <w:t xml:space="preserve">Figure </w:t>
      </w:r>
      <w:r>
        <w:fldChar w:fldCharType="begin"/>
      </w:r>
      <w:r>
        <w:instrText xml:space="preserve"> SEQ Figure \* ARABIC </w:instrText>
      </w:r>
      <w:r>
        <w:fldChar w:fldCharType="separate"/>
      </w:r>
      <w:r>
        <w:rPr>
          <w:noProof/>
        </w:rPr>
        <w:t>1</w:t>
      </w:r>
      <w:r>
        <w:fldChar w:fldCharType="end"/>
      </w:r>
      <w:bookmarkEnd w:id="3"/>
      <w:r>
        <w:t>: TCI state activation and indication before, during and after cell switch.</w:t>
      </w:r>
    </w:p>
    <w:p w14:paraId="4CC60051" w14:textId="6DA9B771" w:rsidR="00750645" w:rsidRDefault="00750645" w:rsidP="00E351BF">
      <w:pPr>
        <w:snapToGrid w:val="0"/>
        <w:spacing w:after="100" w:afterAutospacing="1"/>
        <w:jc w:val="both"/>
      </w:pPr>
    </w:p>
    <w:p w14:paraId="22EF5F04" w14:textId="59AF3B5E" w:rsidR="00ED17B1" w:rsidRDefault="00ED17B1" w:rsidP="00E351BF">
      <w:pPr>
        <w:snapToGrid w:val="0"/>
        <w:spacing w:after="100" w:afterAutospacing="1"/>
        <w:jc w:val="both"/>
      </w:pPr>
      <w:r>
        <w:t>For second scenario, the following agreement has been made in prior meetings</w:t>
      </w:r>
    </w:p>
    <w:p w14:paraId="19B79C2C" w14:textId="6393A844" w:rsidR="00ED17B1" w:rsidRDefault="00ED17B1" w:rsidP="00E351BF">
      <w:pPr>
        <w:snapToGrid w:val="0"/>
        <w:spacing w:after="100" w:afterAutospacing="1"/>
        <w:jc w:val="both"/>
      </w:pPr>
      <w:r>
        <w:rPr>
          <w:noProof/>
        </w:rPr>
        <mc:AlternateContent>
          <mc:Choice Requires="wps">
            <w:drawing>
              <wp:anchor distT="0" distB="0" distL="114300" distR="114300" simplePos="0" relativeHeight="251718656" behindDoc="0" locked="0" layoutInCell="1" allowOverlap="1" wp14:anchorId="1376C4BF" wp14:editId="183C568C">
                <wp:simplePos x="0" y="0"/>
                <wp:positionH relativeFrom="column">
                  <wp:posOffset>0</wp:posOffset>
                </wp:positionH>
                <wp:positionV relativeFrom="paragraph">
                  <wp:posOffset>0</wp:posOffset>
                </wp:positionV>
                <wp:extent cx="1828800" cy="1828800"/>
                <wp:effectExtent l="0" t="0" r="24765" b="1651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7CF1018" w14:textId="6D5AE313" w:rsidR="00877908" w:rsidRPr="00ED17B1" w:rsidRDefault="00877908" w:rsidP="00ED17B1">
                            <w:pPr>
                              <w:shd w:val="clear" w:color="auto" w:fill="FFFFFF"/>
                              <w:rPr>
                                <w:highlight w:val="cyan"/>
                              </w:rPr>
                            </w:pPr>
                            <w:r w:rsidRPr="00183296">
                              <w:rPr>
                                <w:highlight w:val="green"/>
                              </w:rPr>
                              <w:t>Agreement</w:t>
                            </w:r>
                            <w:r w:rsidRPr="00ED17B1">
                              <w:rPr>
                                <w:highlight w:val="cyan"/>
                              </w:rPr>
                              <w:t> RAN1#113</w:t>
                            </w:r>
                          </w:p>
                          <w:p w14:paraId="6DA94A20" w14:textId="77777777" w:rsidR="00877908" w:rsidRPr="00A850E6" w:rsidRDefault="00877908" w:rsidP="00877908">
                            <w:r w:rsidRPr="00183296">
                              <w:t xml:space="preserve">A UE </w:t>
                            </w:r>
                            <w:r>
                              <w:t>can</w:t>
                            </w:r>
                            <w:r w:rsidRPr="00183296">
                              <w:t xml:space="preserve"> be indicated and activated a single joint TCI state or a pair of UL/DL TCI state in the cell switch command.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376C4BF" id="Text Box 3" o:spid="_x0000_s1034" type="#_x0000_t202" style="position:absolute;left:0;text-align:left;margin-left:0;margin-top:0;width:2in;height:2in;z-index:2517186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pD2RjVgCAADLBAAADgAAAAAAAAAAAAAAAAAuAgAAZHJzL2Uyb0RvYy54bWxQSwECLQAU&#10;AAYACAAAACEANlRPAdkAAAAFAQAADwAAAAAAAAAAAAAAAACyBAAAZHJzL2Rvd25yZXYueG1sUEsF&#10;BgAAAAAEAAQA8wAAALgFAAAAAA==&#10;" fillcolor="#f2f2f2 [3052]" strokeweight=".5pt">
                <v:textbox style="mso-fit-shape-to-text:t">
                  <w:txbxContent>
                    <w:p w14:paraId="47CF1018" w14:textId="6D5AE313" w:rsidR="00877908" w:rsidRPr="00ED17B1" w:rsidRDefault="00877908" w:rsidP="00ED17B1">
                      <w:pPr>
                        <w:shd w:val="clear" w:color="auto" w:fill="FFFFFF"/>
                        <w:rPr>
                          <w:highlight w:val="cyan"/>
                        </w:rPr>
                      </w:pPr>
                      <w:r w:rsidRPr="00183296">
                        <w:rPr>
                          <w:highlight w:val="green"/>
                        </w:rPr>
                        <w:t>Agreement</w:t>
                      </w:r>
                      <w:r w:rsidRPr="00ED17B1">
                        <w:rPr>
                          <w:highlight w:val="cyan"/>
                        </w:rPr>
                        <w:t> RAN1#113</w:t>
                      </w:r>
                    </w:p>
                    <w:p w14:paraId="6DA94A20" w14:textId="77777777" w:rsidR="00877908" w:rsidRPr="00A850E6" w:rsidRDefault="00877908" w:rsidP="00877908">
                      <w:r w:rsidRPr="00183296">
                        <w:t xml:space="preserve">A UE </w:t>
                      </w:r>
                      <w:r>
                        <w:t>can</w:t>
                      </w:r>
                      <w:r w:rsidRPr="00183296">
                        <w:t xml:space="preserve"> be indicated and activated a single joint TCI state or a pair of UL/DL TCI state in the cell switch command.</w:t>
                      </w:r>
                    </w:p>
                  </w:txbxContent>
                </v:textbox>
                <w10:wrap type="square"/>
              </v:shape>
            </w:pict>
          </mc:Fallback>
        </mc:AlternateContent>
      </w:r>
    </w:p>
    <w:p w14:paraId="70C20F0E" w14:textId="19BE64DF" w:rsidR="00ED17B1" w:rsidRDefault="00ED17B1" w:rsidP="00E351BF">
      <w:pPr>
        <w:snapToGrid w:val="0"/>
        <w:spacing w:after="100" w:afterAutospacing="1"/>
        <w:jc w:val="both"/>
      </w:pPr>
      <w:r>
        <w:t>When a joint TCI state or a pair of DL/UL TCI states for the candidate cell are activated and indicated in the cell switch command, the activated TCI states of the original serving cell are deactivated as these can no longer be used.</w:t>
      </w:r>
    </w:p>
    <w:p w14:paraId="38307E54" w14:textId="158C199D" w:rsidR="00ED17B1" w:rsidRPr="00ED17B1" w:rsidRDefault="00ED17B1" w:rsidP="00E351BF">
      <w:pPr>
        <w:snapToGrid w:val="0"/>
        <w:spacing w:after="100" w:afterAutospacing="1"/>
        <w:jc w:val="both"/>
        <w:rPr>
          <w:b/>
          <w:i/>
        </w:rPr>
      </w:pPr>
      <w:r w:rsidRPr="00ED17B1">
        <w:rPr>
          <w:b/>
          <w:i/>
        </w:rPr>
        <w:t>Proposal 10: When a cell switch command inc</w:t>
      </w:r>
      <w:r w:rsidR="006A0792">
        <w:rPr>
          <w:b/>
          <w:i/>
        </w:rPr>
        <w:t>l</w:t>
      </w:r>
      <w:r w:rsidRPr="00ED17B1">
        <w:rPr>
          <w:b/>
          <w:i/>
        </w:rPr>
        <w:t>udes a joint TCI state</w:t>
      </w:r>
      <w:r>
        <w:rPr>
          <w:b/>
          <w:i/>
        </w:rPr>
        <w:t xml:space="preserve"> or </w:t>
      </w:r>
      <w:r w:rsidRPr="00ED17B1">
        <w:rPr>
          <w:b/>
          <w:i/>
        </w:rPr>
        <w:t>a pair of DL/UL TCI states for the candidate cell, the activated TCI states of the serving cell become deactivated.</w:t>
      </w:r>
    </w:p>
    <w:p w14:paraId="65DE64DE" w14:textId="75AA6933" w:rsidR="00ED17B1" w:rsidRDefault="00ED17B1" w:rsidP="00E351BF">
      <w:pPr>
        <w:snapToGrid w:val="0"/>
        <w:spacing w:after="100" w:afterAutospacing="1"/>
        <w:jc w:val="both"/>
      </w:pPr>
      <w:r>
        <w:t xml:space="preserve">The UE continues to use </w:t>
      </w:r>
      <w:r w:rsidR="00FF2D54">
        <w:t>TCI state(s) of the cell switch command until a MAC CE that activates TCI states</w:t>
      </w:r>
      <w:r w:rsidR="006A0792">
        <w:t xml:space="preserve"> from</w:t>
      </w:r>
      <w:r w:rsidR="00FF2D54">
        <w:t xml:space="preserve"> the TCI state list of the new serving cell is sent to the UE, and the UE is indicated one those TCI states.</w:t>
      </w:r>
    </w:p>
    <w:p w14:paraId="410CF1C5" w14:textId="426DA51A" w:rsidR="00FF2D54" w:rsidRDefault="00FF2D54" w:rsidP="00E351BF">
      <w:pPr>
        <w:snapToGrid w:val="0"/>
        <w:spacing w:after="100" w:afterAutospacing="1"/>
        <w:jc w:val="both"/>
        <w:rPr>
          <w:b/>
          <w:i/>
        </w:rPr>
      </w:pPr>
      <w:r w:rsidRPr="00FF2D54">
        <w:rPr>
          <w:b/>
          <w:i/>
        </w:rPr>
        <w:t xml:space="preserve">Proposal 11: </w:t>
      </w:r>
      <w:r w:rsidRPr="00ED17B1">
        <w:rPr>
          <w:b/>
          <w:i/>
        </w:rPr>
        <w:t>After the cell switch command</w:t>
      </w:r>
      <w:r>
        <w:rPr>
          <w:b/>
          <w:i/>
        </w:rPr>
        <w:t xml:space="preserve">, the UE continues to use the TCI state(s) of the MAC CE command until </w:t>
      </w:r>
      <w:r w:rsidRPr="00ED17B1">
        <w:rPr>
          <w:b/>
          <w:i/>
        </w:rPr>
        <w:t>a MAC CE activating TCI states on the new serving cell,</w:t>
      </w:r>
      <w:r>
        <w:rPr>
          <w:b/>
          <w:i/>
        </w:rPr>
        <w:t xml:space="preserve"> and a new TCI state</w:t>
      </w:r>
      <w:r w:rsidR="00E4079A">
        <w:rPr>
          <w:b/>
          <w:i/>
        </w:rPr>
        <w:t>(</w:t>
      </w:r>
      <w:r>
        <w:rPr>
          <w:b/>
          <w:i/>
        </w:rPr>
        <w:t>s</w:t>
      </w:r>
      <w:r w:rsidR="00E4079A">
        <w:rPr>
          <w:b/>
          <w:i/>
        </w:rPr>
        <w:t>)</w:t>
      </w:r>
      <w:r>
        <w:rPr>
          <w:b/>
          <w:i/>
        </w:rPr>
        <w:t xml:space="preserve"> is indicated to the UE from the activated TCI states.</w:t>
      </w:r>
    </w:p>
    <w:p w14:paraId="0363BF46" w14:textId="6B216878" w:rsidR="00902F38" w:rsidRPr="00902F38" w:rsidRDefault="00902F38" w:rsidP="00E351BF">
      <w:pPr>
        <w:snapToGrid w:val="0"/>
        <w:spacing w:after="100" w:afterAutospacing="1"/>
        <w:jc w:val="both"/>
      </w:pPr>
      <w:r>
        <w:t>The LTM TCI states configured for a candidate cell before cell switch, can be a subset of the TCI states configured for the candidate cell</w:t>
      </w:r>
      <w:r w:rsidR="00BB7B1B">
        <w:t xml:space="preserve"> to be used</w:t>
      </w:r>
      <w:r>
        <w:t xml:space="preserve"> after cell switch. This is</w:t>
      </w:r>
      <w:r w:rsidR="00060C94">
        <w:t xml:space="preserve"> to</w:t>
      </w:r>
      <w:r>
        <w:t xml:space="preserve"> minimize the UE’s implementation complexity, by having the same LTM TCI states continue to be used after cell switch.</w:t>
      </w:r>
    </w:p>
    <w:p w14:paraId="34181ABE" w14:textId="4FB30D50" w:rsidR="00DF0DCF" w:rsidRDefault="00BB12F2" w:rsidP="009A197F">
      <w:pPr>
        <w:pStyle w:val="Heading2"/>
        <w:numPr>
          <w:ilvl w:val="2"/>
          <w:numId w:val="20"/>
        </w:numPr>
      </w:pPr>
      <w:r>
        <w:t xml:space="preserve"> </w:t>
      </w:r>
      <w:r w:rsidR="00DF0DCF">
        <w:t>Beam indication for multiple cells</w:t>
      </w:r>
    </w:p>
    <w:p w14:paraId="4ADF1093" w14:textId="354272EF" w:rsidR="00AB5624" w:rsidRDefault="008E73B0" w:rsidP="00E351BF">
      <w:pPr>
        <w:snapToGrid w:val="0"/>
        <w:spacing w:after="100" w:afterAutospacing="1"/>
        <w:jc w:val="both"/>
      </w:pPr>
      <w:r>
        <w:t xml:space="preserve">In the </w:t>
      </w:r>
      <w:r w:rsidR="00AB5624">
        <w:t xml:space="preserve">previous meetings the beam indication for multiple cells for CA </w:t>
      </w:r>
      <w:r w:rsidR="006235B2">
        <w:t>was</w:t>
      </w:r>
      <w:r w:rsidR="00AB5624">
        <w:t xml:space="preserve"> mentioned but not discussed in RAN1. Furthermore, RAN2 (in LS R1-230883) made the following agreements</w:t>
      </w:r>
    </w:p>
    <w:p w14:paraId="29BA5D65" w14:textId="77777777" w:rsidR="00AB5624" w:rsidRPr="00CC6F7D" w:rsidRDefault="00AB5624" w:rsidP="00AB5624">
      <w:pPr>
        <w:pStyle w:val="Agreement"/>
      </w:pPr>
      <w:r w:rsidRPr="00CC6F7D">
        <w:t>Proposal 2</w:t>
      </w:r>
      <w:r w:rsidRPr="00CC6F7D">
        <w:tab/>
        <w:t>SCell(s) can be added/modified/released within an LTM candidate cell configuration.</w:t>
      </w:r>
    </w:p>
    <w:p w14:paraId="64589597" w14:textId="77777777" w:rsidR="00AB5624" w:rsidRPr="00EE14B0" w:rsidRDefault="00AB5624" w:rsidP="00AB5624">
      <w:pPr>
        <w:pStyle w:val="Agreement"/>
      </w:pPr>
      <w:r>
        <w:t>Scell activation state is not in the LTM cell switch MAC CE, but only based on the RRC configuration</w:t>
      </w:r>
    </w:p>
    <w:p w14:paraId="25A481B3" w14:textId="2BEA1B93" w:rsidR="00AB5624" w:rsidRDefault="00AB5624" w:rsidP="00E351BF">
      <w:pPr>
        <w:snapToGrid w:val="0"/>
        <w:spacing w:after="100" w:afterAutospacing="1"/>
        <w:jc w:val="both"/>
      </w:pPr>
    </w:p>
    <w:p w14:paraId="4F30A766" w14:textId="127773A4" w:rsidR="00AB5624" w:rsidRDefault="00AB5624" w:rsidP="00E351BF">
      <w:pPr>
        <w:snapToGrid w:val="0"/>
        <w:spacing w:after="100" w:afterAutospacing="1"/>
        <w:jc w:val="both"/>
      </w:pPr>
      <w:r>
        <w:t>As we are in the maintenance phase, a design for TCI state indication</w:t>
      </w:r>
      <w:r w:rsidR="006235B2">
        <w:t xml:space="preserve"> across multiple cells</w:t>
      </w:r>
      <w:r>
        <w:t xml:space="preserve"> should reuse the existing Rel-17 design </w:t>
      </w:r>
      <w:r w:rsidR="006235B2">
        <w:t>as much as possible</w:t>
      </w:r>
      <w:r>
        <w:t>. The following aspects can be considered:</w:t>
      </w:r>
    </w:p>
    <w:p w14:paraId="469C6AA1" w14:textId="55D57B46" w:rsidR="00AB5624" w:rsidRDefault="00877908" w:rsidP="009A197F">
      <w:pPr>
        <w:pStyle w:val="ListParagraph"/>
        <w:numPr>
          <w:ilvl w:val="0"/>
          <w:numId w:val="25"/>
        </w:numPr>
        <w:snapToGrid w:val="0"/>
        <w:spacing w:after="100" w:afterAutospacing="1"/>
        <w:jc w:val="both"/>
      </w:pPr>
      <w:r>
        <w:lastRenderedPageBreak/>
        <w:t>List(s) (up to 4) of cells that follow the indicated TCI state for the candidate cell is included in the LTM candidate cell configuration.</w:t>
      </w:r>
    </w:p>
    <w:p w14:paraId="79E71314" w14:textId="02543D19" w:rsidR="00877908" w:rsidRDefault="00877908" w:rsidP="009A197F">
      <w:pPr>
        <w:pStyle w:val="ListParagraph"/>
        <w:numPr>
          <w:ilvl w:val="0"/>
          <w:numId w:val="25"/>
        </w:numPr>
        <w:snapToGrid w:val="0"/>
        <w:spacing w:after="100" w:afterAutospacing="1"/>
        <w:jc w:val="both"/>
      </w:pPr>
      <w:r>
        <w:t>Alternatively, the list(s) of cells</w:t>
      </w:r>
      <w:r w:rsidR="006235B2">
        <w:t xml:space="preserve"> (same index)</w:t>
      </w:r>
      <w:r>
        <w:t xml:space="preserve"> that follow the indicated TCI state for the serving cell also applies to the candidate cell.</w:t>
      </w:r>
    </w:p>
    <w:p w14:paraId="1EDD09E6" w14:textId="72BD2FE5" w:rsidR="00877908" w:rsidRDefault="00877908" w:rsidP="009A197F">
      <w:pPr>
        <w:pStyle w:val="ListParagraph"/>
        <w:numPr>
          <w:ilvl w:val="0"/>
          <w:numId w:val="25"/>
        </w:numPr>
        <w:snapToGrid w:val="0"/>
        <w:spacing w:after="100" w:afterAutospacing="1"/>
        <w:jc w:val="both"/>
      </w:pPr>
      <w:r>
        <w:t>The cell switch command can include a flag indicating whether to apply the indicated TCI state(s) in the cell switch command to the candidate Pcell only or to additional cells as determined by the configured list(s) of cells applying the indicated TCI state.</w:t>
      </w:r>
    </w:p>
    <w:p w14:paraId="6540FC04" w14:textId="3F2636AE" w:rsidR="00877908" w:rsidRPr="00877908" w:rsidRDefault="00877908" w:rsidP="00877908">
      <w:pPr>
        <w:snapToGrid w:val="0"/>
        <w:spacing w:after="100" w:afterAutospacing="1"/>
        <w:jc w:val="both"/>
        <w:rPr>
          <w:b/>
          <w:i/>
        </w:rPr>
      </w:pPr>
      <w:r w:rsidRPr="00877908">
        <w:rPr>
          <w:b/>
          <w:i/>
        </w:rPr>
        <w:t>Proposal 12: For multi-cell operation in LTM consider the following:</w:t>
      </w:r>
    </w:p>
    <w:p w14:paraId="380C867B" w14:textId="63785168" w:rsidR="00877908" w:rsidRPr="00877908" w:rsidRDefault="00877908" w:rsidP="009A197F">
      <w:pPr>
        <w:pStyle w:val="ListParagraph"/>
        <w:numPr>
          <w:ilvl w:val="0"/>
          <w:numId w:val="25"/>
        </w:numPr>
        <w:snapToGrid w:val="0"/>
        <w:spacing w:after="100" w:afterAutospacing="1"/>
        <w:jc w:val="both"/>
        <w:rPr>
          <w:b/>
          <w:i/>
        </w:rPr>
      </w:pPr>
      <w:r w:rsidRPr="00877908">
        <w:rPr>
          <w:b/>
          <w:i/>
        </w:rPr>
        <w:t>List(s) (up to 4) of cells that follow the indicated TCI state for the candidate cell is included in the LTM candidate cell configuration.</w:t>
      </w:r>
    </w:p>
    <w:p w14:paraId="14F12E2D" w14:textId="3D28D975" w:rsidR="00877908" w:rsidRPr="00877908" w:rsidRDefault="00877908" w:rsidP="009A197F">
      <w:pPr>
        <w:pStyle w:val="ListParagraph"/>
        <w:numPr>
          <w:ilvl w:val="0"/>
          <w:numId w:val="25"/>
        </w:numPr>
        <w:snapToGrid w:val="0"/>
        <w:spacing w:after="100" w:afterAutospacing="1"/>
        <w:jc w:val="both"/>
        <w:rPr>
          <w:b/>
          <w:i/>
        </w:rPr>
      </w:pPr>
      <w:r w:rsidRPr="00877908">
        <w:rPr>
          <w:b/>
          <w:i/>
        </w:rPr>
        <w:t>The cell switch command can include a flag indicating whether to apply the indicated TCI state(s) in the cell switch command to the candidate Pcell only or to additional cells as determined by the configured list(s) of cells applying the indicated TCI state.</w:t>
      </w:r>
    </w:p>
    <w:p w14:paraId="0E87EE0E" w14:textId="18E27DEA" w:rsidR="00FF2D54" w:rsidRDefault="00BB12F2" w:rsidP="009A197F">
      <w:pPr>
        <w:pStyle w:val="Heading2"/>
        <w:numPr>
          <w:ilvl w:val="2"/>
          <w:numId w:val="20"/>
        </w:numPr>
      </w:pPr>
      <w:r>
        <w:t xml:space="preserve"> Beam application time</w:t>
      </w:r>
    </w:p>
    <w:p w14:paraId="136E3068" w14:textId="651F52D0" w:rsidR="00312D25" w:rsidRDefault="00312D25" w:rsidP="00E351BF">
      <w:pPr>
        <w:snapToGrid w:val="0"/>
        <w:spacing w:after="100" w:afterAutospacing="1"/>
        <w:jc w:val="both"/>
        <w:rPr>
          <w:iCs/>
        </w:rPr>
      </w:pPr>
      <w:r>
        <w:t xml:space="preserve">For the beam application time, as the TCI state is indicated in the MAC CE of the cell switch command, the beam application time is </w:t>
      </w:r>
      <m:oMath>
        <m:r>
          <w:rPr>
            <w:rFonts w:ascii="Cambria Math" w:hAnsi="Cambria Math"/>
          </w:rPr>
          <m:t>T</m:t>
        </m:r>
      </m:oMath>
      <w:r>
        <w:rPr>
          <w:iCs/>
        </w:rPr>
        <w:t xml:space="preserve"> slots after the channel conveying the HARQ-ACK feedback (PUCCH or PUSCH). </w:t>
      </w:r>
      <w:r w:rsidR="0085516B">
        <w:rPr>
          <w:iCs/>
        </w:rPr>
        <w:t>The following can be considered:</w:t>
      </w:r>
    </w:p>
    <w:p w14:paraId="581A61FD" w14:textId="3277E9C5" w:rsidR="0085516B" w:rsidRPr="0085516B" w:rsidRDefault="0085516B" w:rsidP="009A197F">
      <w:pPr>
        <w:pStyle w:val="ListParagraph"/>
        <w:numPr>
          <w:ilvl w:val="0"/>
          <w:numId w:val="25"/>
        </w:numPr>
        <w:snapToGrid w:val="0"/>
        <w:spacing w:after="100" w:afterAutospacing="1"/>
        <w:jc w:val="both"/>
      </w:pPr>
      <w:r>
        <w:t xml:space="preserve">If the TCI state has been activated before the cell switch command, the beam application time </w:t>
      </w:r>
      <m:oMath>
        <m:r>
          <w:rPr>
            <w:rFonts w:ascii="Cambria Math" w:hAnsi="Cambria Math"/>
          </w:rPr>
          <m:t>T</m:t>
        </m:r>
      </m:oMath>
      <w:r>
        <w:t xml:space="preserve"> is </w:t>
      </w:r>
      <m:oMath>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Pr>
          <w:iCs/>
        </w:rPr>
        <w:t xml:space="preserve"> slots.</w:t>
      </w:r>
    </w:p>
    <w:p w14:paraId="4BF9F097" w14:textId="53B02CEF" w:rsidR="0085516B" w:rsidRPr="0085516B" w:rsidRDefault="0085516B" w:rsidP="009A197F">
      <w:pPr>
        <w:pStyle w:val="ListParagraph"/>
        <w:numPr>
          <w:ilvl w:val="0"/>
          <w:numId w:val="25"/>
        </w:numPr>
        <w:snapToGrid w:val="0"/>
        <w:spacing w:after="100" w:afterAutospacing="1"/>
        <w:jc w:val="both"/>
      </w:pPr>
      <w:r>
        <w:t xml:space="preserve">If the TCI state has not beam activated before the cell switch command, </w:t>
      </w:r>
      <w:r w:rsidR="00DF0DCF">
        <w:t xml:space="preserve">value of </w:t>
      </w:r>
      <m:oMath>
        <m:r>
          <w:rPr>
            <w:rFonts w:ascii="Cambria Math" w:hAnsi="Cambria Math"/>
          </w:rPr>
          <m:t>T</m:t>
        </m:r>
      </m:oMath>
      <w:r w:rsidR="00DF0DCF">
        <w:t xml:space="preserve"> is decided by RAN4. Based on the current RAN4 specifications, when the source RS of the TCI state is SSB, </w:t>
      </w:r>
      <w:r>
        <w:t xml:space="preserve">the beam application time </w:t>
      </w:r>
      <m:oMath>
        <m:r>
          <w:rPr>
            <w:rFonts w:ascii="Cambria Math" w:hAnsi="Cambria Math"/>
          </w:rPr>
          <m:t>T</m:t>
        </m:r>
      </m:oMath>
      <w:r>
        <w:t xml:space="preserve"> can be given by (see clause 8.10.3 of TS 38.133): </w:t>
      </w:r>
      <m:oMath>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m:t>
        </m:r>
        <m:sSub>
          <m:sSubPr>
            <m:ctrlPr>
              <w:rPr>
                <w:rFonts w:ascii="Cambria Math" w:hAnsi="Cambria Math"/>
                <w:i/>
                <w:iCs/>
              </w:rPr>
            </m:ctrlPr>
          </m:sSubPr>
          <m:e>
            <m:r>
              <m:rPr>
                <m:sty m:val="p"/>
              </m:rPr>
              <w:rPr>
                <w:rFonts w:ascii="Cambria Math" w:hAnsi="Cambria Math"/>
              </w:rPr>
              <m:t>TO</m:t>
            </m:r>
          </m:e>
          <m:sub>
            <m:r>
              <w:rPr>
                <w:rFonts w:ascii="Cambria Math" w:hAnsi="Cambria Math"/>
              </w:rPr>
              <m:t>k</m:t>
            </m:r>
          </m:sub>
        </m:sSub>
        <m:r>
          <w:rPr>
            <w:rFonts w:ascii="Cambria Math" w:hAnsi="Cambria Math"/>
          </w:rPr>
          <m:t>*</m:t>
        </m:r>
        <m:f>
          <m:fPr>
            <m:ctrlPr>
              <w:rPr>
                <w:rFonts w:ascii="Cambria Math" w:hAnsi="Cambria Math"/>
                <w:i/>
                <w:iCs/>
              </w:rPr>
            </m:ctrlPr>
          </m:fPr>
          <m:num>
            <m:d>
              <m:dPr>
                <m:ctrlPr>
                  <w:rPr>
                    <w:rFonts w:ascii="Cambria Math" w:hAnsi="Cambria Math"/>
                    <w:i/>
                    <w:iCs/>
                  </w:rPr>
                </m:ctrlPr>
              </m:dPr>
              <m:e>
                <m:sSub>
                  <m:sSubPr>
                    <m:ctrlPr>
                      <w:rPr>
                        <w:rFonts w:ascii="Cambria Math" w:hAnsi="Cambria Math"/>
                        <w:i/>
                        <w:iCs/>
                      </w:rPr>
                    </m:ctrlPr>
                  </m:sSubPr>
                  <m:e>
                    <m:r>
                      <w:rPr>
                        <w:rFonts w:ascii="Cambria Math" w:hAnsi="Cambria Math"/>
                      </w:rPr>
                      <m:t>T</m:t>
                    </m:r>
                  </m:e>
                  <m:sub>
                    <m:r>
                      <m:rPr>
                        <m:sty m:val="p"/>
                      </m:rPr>
                      <w:rPr>
                        <w:rFonts w:ascii="Cambria Math" w:hAnsi="Cambria Math"/>
                      </w:rPr>
                      <m:t>first-SSB</m:t>
                    </m:r>
                  </m:sub>
                </m:sSub>
                <m:r>
                  <w:rPr>
                    <w:rFonts w:ascii="Cambria Math" w:hAnsi="Cambria Math"/>
                  </w:rPr>
                  <m:t>+</m:t>
                </m:r>
                <m:sSub>
                  <m:sSubPr>
                    <m:ctrlPr>
                      <w:rPr>
                        <w:rFonts w:ascii="Cambria Math" w:hAnsi="Cambria Math"/>
                        <w:i/>
                        <w:iCs/>
                      </w:rPr>
                    </m:ctrlPr>
                  </m:sSubPr>
                  <m:e>
                    <m:r>
                      <w:rPr>
                        <w:rFonts w:ascii="Cambria Math" w:hAnsi="Cambria Math"/>
                      </w:rPr>
                      <m:t>T</m:t>
                    </m:r>
                  </m:e>
                  <m:sub>
                    <m:r>
                      <m:rPr>
                        <m:sty m:val="p"/>
                      </m:rPr>
                      <w:rPr>
                        <w:rFonts w:ascii="Cambria Math" w:hAnsi="Cambria Math"/>
                      </w:rPr>
                      <m:t>SSB-proc</m:t>
                    </m:r>
                  </m:sub>
                </m:sSub>
              </m:e>
            </m:d>
          </m:num>
          <m:den>
            <m:r>
              <w:rPr>
                <w:rFonts w:ascii="Cambria Math" w:hAnsi="Cambria Math"/>
              </w:rPr>
              <m:t>NR slot length</m:t>
            </m:r>
          </m:den>
        </m:f>
      </m:oMath>
      <w:r>
        <w:rPr>
          <w:iCs/>
        </w:rPr>
        <w:t>. Where,</w:t>
      </w:r>
    </w:p>
    <w:p w14:paraId="5510B2AC" w14:textId="5F920408" w:rsidR="0085516B" w:rsidRPr="0085516B" w:rsidRDefault="00105247" w:rsidP="009A197F">
      <w:pPr>
        <w:pStyle w:val="ListParagraph"/>
        <w:numPr>
          <w:ilvl w:val="1"/>
          <w:numId w:val="25"/>
        </w:numPr>
        <w:snapToGrid w:val="0"/>
        <w:spacing w:after="100" w:afterAutospacing="1"/>
        <w:jc w:val="both"/>
      </w:pPr>
      <m:oMath>
        <m:sSub>
          <m:sSubPr>
            <m:ctrlPr>
              <w:rPr>
                <w:rFonts w:ascii="Cambria Math" w:hAnsi="Cambria Math"/>
                <w:i/>
                <w:iCs/>
              </w:rPr>
            </m:ctrlPr>
          </m:sSubPr>
          <m:e>
            <m:r>
              <m:rPr>
                <m:sty m:val="p"/>
              </m:rPr>
              <w:rPr>
                <w:rFonts w:ascii="Cambria Math" w:hAnsi="Cambria Math"/>
              </w:rPr>
              <m:t>TO</m:t>
            </m:r>
          </m:e>
          <m:sub>
            <m:r>
              <w:rPr>
                <w:rFonts w:ascii="Cambria Math" w:hAnsi="Cambria Math"/>
              </w:rPr>
              <m:t>k</m:t>
            </m:r>
          </m:sub>
        </m:sSub>
        <m:r>
          <w:rPr>
            <w:rFonts w:ascii="Cambria Math" w:hAnsi="Cambria Math"/>
          </w:rPr>
          <m:t>=1</m:t>
        </m:r>
      </m:oMath>
      <w:r w:rsidR="0085516B">
        <w:rPr>
          <w:iCs/>
        </w:rPr>
        <w:t>, as the target TCI state is not in the active list.</w:t>
      </w:r>
    </w:p>
    <w:p w14:paraId="1C6C525E" w14:textId="577BF0F9" w:rsidR="0085516B" w:rsidRPr="00DF0DCF" w:rsidRDefault="00105247" w:rsidP="009A197F">
      <w:pPr>
        <w:pStyle w:val="ListParagraph"/>
        <w:numPr>
          <w:ilvl w:val="1"/>
          <w:numId w:val="25"/>
        </w:numPr>
        <w:snapToGrid w:val="0"/>
        <w:spacing w:after="100" w:afterAutospacing="1"/>
        <w:jc w:val="both"/>
      </w:pPr>
      <m:oMath>
        <m:sSub>
          <m:sSubPr>
            <m:ctrlPr>
              <w:rPr>
                <w:rFonts w:ascii="Cambria Math" w:hAnsi="Cambria Math"/>
                <w:i/>
                <w:iCs/>
              </w:rPr>
            </m:ctrlPr>
          </m:sSubPr>
          <m:e>
            <m:r>
              <w:rPr>
                <w:rFonts w:ascii="Cambria Math" w:hAnsi="Cambria Math"/>
              </w:rPr>
              <m:t>T</m:t>
            </m:r>
          </m:e>
          <m:sub>
            <m:r>
              <m:rPr>
                <m:sty m:val="p"/>
              </m:rPr>
              <w:rPr>
                <w:rFonts w:ascii="Cambria Math" w:hAnsi="Cambria Math"/>
              </w:rPr>
              <m:t>first-SSB</m:t>
            </m:r>
          </m:sub>
        </m:sSub>
      </m:oMath>
      <w:r w:rsidR="0085516B">
        <w:rPr>
          <w:iCs/>
        </w:rPr>
        <w:t xml:space="preserve"> is </w:t>
      </w:r>
      <w:r w:rsidR="00DF0DCF">
        <w:rPr>
          <w:iCs/>
        </w:rPr>
        <w:t>time to the first SSB transmission after the MAC CE with the cell switch command is decoded.</w:t>
      </w:r>
    </w:p>
    <w:p w14:paraId="3B20453D" w14:textId="63D0812F" w:rsidR="00DF0DCF" w:rsidRDefault="00105247" w:rsidP="009A197F">
      <w:pPr>
        <w:pStyle w:val="ListParagraph"/>
        <w:numPr>
          <w:ilvl w:val="1"/>
          <w:numId w:val="25"/>
        </w:numPr>
        <w:snapToGrid w:val="0"/>
        <w:spacing w:after="100" w:afterAutospacing="1"/>
        <w:jc w:val="both"/>
      </w:pPr>
      <m:oMath>
        <m:sSub>
          <m:sSubPr>
            <m:ctrlPr>
              <w:rPr>
                <w:rFonts w:ascii="Cambria Math" w:hAnsi="Cambria Math"/>
                <w:i/>
                <w:iCs/>
              </w:rPr>
            </m:ctrlPr>
          </m:sSubPr>
          <m:e>
            <m:r>
              <w:rPr>
                <w:rFonts w:ascii="Cambria Math" w:hAnsi="Cambria Math"/>
              </w:rPr>
              <m:t>T</m:t>
            </m:r>
          </m:e>
          <m:sub>
            <m:r>
              <m:rPr>
                <m:sty m:val="p"/>
              </m:rPr>
              <w:rPr>
                <w:rFonts w:ascii="Cambria Math" w:hAnsi="Cambria Math"/>
              </w:rPr>
              <m:t>SSB-proc</m:t>
            </m:r>
          </m:sub>
        </m:sSub>
        <m:r>
          <w:rPr>
            <w:rFonts w:ascii="Cambria Math" w:hAnsi="Cambria Math"/>
          </w:rPr>
          <m:t>=2</m:t>
        </m:r>
      </m:oMath>
      <w:r w:rsidR="00DF0DCF">
        <w:t xml:space="preserve"> ms</w:t>
      </w:r>
    </w:p>
    <w:p w14:paraId="50F8CECD" w14:textId="3B422CF8" w:rsidR="00DF0DCF" w:rsidRDefault="00DF0DCF" w:rsidP="00DF0DCF">
      <w:pPr>
        <w:snapToGrid w:val="0"/>
        <w:spacing w:after="100" w:afterAutospacing="1"/>
        <w:jc w:val="both"/>
      </w:pPr>
      <w:r>
        <w:t>The beam application time is independent of the sub-carrier spacing of the channel used for the cell switch command and of the channels or signals to which the beam indication is being applied.</w:t>
      </w:r>
    </w:p>
    <w:p w14:paraId="6BCECEC3" w14:textId="37AEF74E" w:rsidR="00DF0DCF" w:rsidRPr="00DF0DCF" w:rsidRDefault="00DF0DCF" w:rsidP="00DF0DCF">
      <w:pPr>
        <w:snapToGrid w:val="0"/>
        <w:spacing w:after="100" w:afterAutospacing="1"/>
        <w:jc w:val="both"/>
        <w:rPr>
          <w:b/>
          <w:i/>
        </w:rPr>
      </w:pPr>
      <w:r w:rsidRPr="00DF0DCF">
        <w:rPr>
          <w:b/>
          <w:i/>
        </w:rPr>
        <w:t xml:space="preserve">Proposal 13: When the TCI state has been activated before, the cell switch command the beam application time is </w:t>
      </w:r>
      <m:oMath>
        <m:sSubSup>
          <m:sSubSupPr>
            <m:ctrlPr>
              <w:rPr>
                <w:rFonts w:ascii="Cambria Math" w:hAnsi="Cambria Math"/>
                <w:b/>
                <w:i/>
                <w:iCs/>
              </w:rPr>
            </m:ctrlPr>
          </m:sSubSupPr>
          <m:e>
            <m:r>
              <m:rPr>
                <m:sty m:val="bi"/>
              </m:rPr>
              <w:rPr>
                <w:rFonts w:ascii="Cambria Math" w:hAnsi="Cambria Math"/>
              </w:rPr>
              <m:t>3N</m:t>
            </m:r>
          </m:e>
          <m:sub>
            <m:r>
              <m:rPr>
                <m:sty m:val="bi"/>
              </m:rPr>
              <w:rPr>
                <w:rFonts w:ascii="Cambria Math" w:hAnsi="Cambria Math"/>
              </w:rPr>
              <m:t>slot</m:t>
            </m:r>
          </m:sub>
          <m:sup>
            <m:r>
              <m:rPr>
                <m:sty m:val="bi"/>
              </m:rPr>
              <w:rPr>
                <w:rFonts w:ascii="Cambria Math" w:hAnsi="Cambria Math"/>
              </w:rPr>
              <m:t>subframe,µ</m:t>
            </m:r>
          </m:sup>
        </m:sSubSup>
      </m:oMath>
      <w:r w:rsidRPr="00DF0DCF">
        <w:rPr>
          <w:b/>
          <w:i/>
          <w:iCs/>
        </w:rPr>
        <w:t>. When the TCI state is activated in the cell switch command. The beam activation time is determine</w:t>
      </w:r>
      <w:r>
        <w:rPr>
          <w:b/>
          <w:i/>
          <w:iCs/>
        </w:rPr>
        <w:t>d</w:t>
      </w:r>
      <w:r w:rsidRPr="00DF0DCF">
        <w:rPr>
          <w:b/>
          <w:i/>
          <w:iCs/>
        </w:rPr>
        <w:t xml:space="preserve"> by </w:t>
      </w:r>
      <w:r w:rsidR="00197079">
        <w:rPr>
          <w:b/>
          <w:i/>
          <w:iCs/>
        </w:rPr>
        <w:t xml:space="preserve">following </w:t>
      </w:r>
      <w:r w:rsidRPr="00DF0DCF">
        <w:rPr>
          <w:b/>
          <w:i/>
          <w:iCs/>
        </w:rPr>
        <w:t>RAN4</w:t>
      </w:r>
      <w:r w:rsidR="00197079">
        <w:rPr>
          <w:b/>
          <w:i/>
          <w:iCs/>
        </w:rPr>
        <w:t xml:space="preserve"> rules</w:t>
      </w:r>
      <w:r w:rsidRPr="00DF0DCF">
        <w:rPr>
          <w:b/>
          <w:i/>
          <w:iCs/>
        </w:rPr>
        <w:t>.</w:t>
      </w:r>
    </w:p>
    <w:p w14:paraId="3ACBEF78" w14:textId="0A381337" w:rsidR="00877908" w:rsidRDefault="00DF0DCF" w:rsidP="00E351BF">
      <w:pPr>
        <w:snapToGrid w:val="0"/>
        <w:spacing w:after="100" w:afterAutospacing="1"/>
        <w:jc w:val="both"/>
      </w:pPr>
      <w:r w:rsidRPr="00DF0DCF">
        <w:rPr>
          <w:b/>
          <w:i/>
        </w:rPr>
        <w:t>Proposal 14: The beam application time is independent of the sub-carrier spacing of the channel used for the cell switch command and of the channels or signals to which the beam indication is being applied</w:t>
      </w:r>
      <w:r>
        <w:t>.</w:t>
      </w:r>
    </w:p>
    <w:p w14:paraId="173AD832" w14:textId="467EA629" w:rsidR="006235B2" w:rsidRDefault="00E57734" w:rsidP="006235B2">
      <w:pPr>
        <w:pStyle w:val="Heading2"/>
        <w:numPr>
          <w:ilvl w:val="2"/>
          <w:numId w:val="20"/>
        </w:numPr>
      </w:pPr>
      <w:r>
        <w:t xml:space="preserve"> </w:t>
      </w:r>
      <w:r w:rsidR="006235B2">
        <w:t>Configuration of TRS for candidate cells</w:t>
      </w:r>
    </w:p>
    <w:p w14:paraId="54F61294" w14:textId="40A50EF0" w:rsidR="00DF0DCF" w:rsidRDefault="00F855D9" w:rsidP="00E351BF">
      <w:pPr>
        <w:snapToGrid w:val="0"/>
        <w:spacing w:after="100" w:afterAutospacing="1"/>
        <w:jc w:val="both"/>
      </w:pPr>
      <w:r>
        <w:t>In RAN1#114, it has been agreed that the TRS can be configured as a QCL source for the LTM TCI states.</w:t>
      </w:r>
    </w:p>
    <w:p w14:paraId="25A7D530" w14:textId="58795BEC" w:rsidR="00F855D9" w:rsidRDefault="00F855D9" w:rsidP="00E351BF">
      <w:pPr>
        <w:snapToGrid w:val="0"/>
        <w:spacing w:after="100" w:afterAutospacing="1"/>
        <w:jc w:val="both"/>
      </w:pPr>
      <w:r>
        <w:rPr>
          <w:noProof/>
        </w:rPr>
        <mc:AlternateContent>
          <mc:Choice Requires="wps">
            <w:drawing>
              <wp:anchor distT="0" distB="0" distL="114300" distR="114300" simplePos="0" relativeHeight="251720704" behindDoc="0" locked="0" layoutInCell="1" allowOverlap="1" wp14:anchorId="42C8533D" wp14:editId="2798B1D2">
                <wp:simplePos x="0" y="0"/>
                <wp:positionH relativeFrom="column">
                  <wp:posOffset>0</wp:posOffset>
                </wp:positionH>
                <wp:positionV relativeFrom="paragraph">
                  <wp:posOffset>0</wp:posOffset>
                </wp:positionV>
                <wp:extent cx="1828800" cy="1828800"/>
                <wp:effectExtent l="0" t="0" r="24765" b="1397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59CE83D8" w14:textId="77777777" w:rsidR="00F855D9" w:rsidRPr="00430C6D" w:rsidRDefault="00F855D9" w:rsidP="00F855D9">
                            <w:pPr>
                              <w:rPr>
                                <w:highlight w:val="green"/>
                              </w:rPr>
                            </w:pPr>
                            <w:r w:rsidRPr="00430C6D">
                              <w:rPr>
                                <w:b/>
                                <w:bCs/>
                                <w:highlight w:val="green"/>
                              </w:rPr>
                              <w:t>Agreement</w:t>
                            </w:r>
                          </w:p>
                          <w:p w14:paraId="62A4DC0B" w14:textId="77777777" w:rsidR="00F855D9" w:rsidRDefault="00F855D9" w:rsidP="00F855D9">
                            <w:r>
                              <w:t xml:space="preserve">In R18 LTM, on the QCL source of the TCI state before/during the cell switch command, </w:t>
                            </w:r>
                          </w:p>
                          <w:p w14:paraId="699A8562" w14:textId="77777777" w:rsidR="00F855D9" w:rsidRPr="00C922E0" w:rsidRDefault="00F855D9" w:rsidP="009A197F">
                            <w:pPr>
                              <w:pStyle w:val="ListParagraph"/>
                              <w:numPr>
                                <w:ilvl w:val="0"/>
                                <w:numId w:val="27"/>
                              </w:numPr>
                              <w:snapToGrid w:val="0"/>
                              <w:spacing w:after="100" w:afterAutospacing="1"/>
                              <w:contextualSpacing w:val="0"/>
                              <w:jc w:val="both"/>
                            </w:pPr>
                            <w:r w:rsidRPr="00C922E0">
                              <w:t>SSB or TRS can be configured in a TCI state for the candidate cell(s) before/during cell switch command</w:t>
                            </w:r>
                          </w:p>
                          <w:p w14:paraId="67FBF650" w14:textId="77777777" w:rsidR="00F855D9" w:rsidRPr="00AE3EE7" w:rsidRDefault="00F855D9" w:rsidP="009A197F">
                            <w:pPr>
                              <w:pStyle w:val="ListParagraph"/>
                              <w:numPr>
                                <w:ilvl w:val="1"/>
                                <w:numId w:val="27"/>
                              </w:numPr>
                              <w:snapToGrid w:val="0"/>
                              <w:spacing w:after="100" w:afterAutospacing="1"/>
                              <w:jc w:val="both"/>
                            </w:pPr>
                            <w:r w:rsidRPr="00C922E0">
                              <w:t>Whether the TRS can be used for the candidate cell(s) before/during cell switch command is up to UE capability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2C8533D" id="Text Box 6" o:spid="_x0000_s1035" type="#_x0000_t202" style="position:absolute;left:0;text-align:left;margin-left:0;margin-top:0;width:2in;height:2in;z-index:2517207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iJ1/y1gCAADLBAAADgAAAAAAAAAAAAAAAAAuAgAAZHJzL2Uyb0RvYy54bWxQSwECLQAU&#10;AAYACAAAACEANlRPAdkAAAAFAQAADwAAAAAAAAAAAAAAAACyBAAAZHJzL2Rvd25yZXYueG1sUEsF&#10;BgAAAAAEAAQA8wAAALgFAAAAAA==&#10;" fillcolor="#f2f2f2 [3052]" strokeweight=".5pt">
                <v:textbox style="mso-fit-shape-to-text:t">
                  <w:txbxContent>
                    <w:p w14:paraId="59CE83D8" w14:textId="77777777" w:rsidR="00F855D9" w:rsidRPr="00430C6D" w:rsidRDefault="00F855D9" w:rsidP="00F855D9">
                      <w:pPr>
                        <w:rPr>
                          <w:highlight w:val="green"/>
                        </w:rPr>
                      </w:pPr>
                      <w:r w:rsidRPr="00430C6D">
                        <w:rPr>
                          <w:b/>
                          <w:bCs/>
                          <w:highlight w:val="green"/>
                        </w:rPr>
                        <w:t>Agreement</w:t>
                      </w:r>
                    </w:p>
                    <w:p w14:paraId="62A4DC0B" w14:textId="77777777" w:rsidR="00F855D9" w:rsidRDefault="00F855D9" w:rsidP="00F855D9">
                      <w:r>
                        <w:t xml:space="preserve">In R18 LTM, on the QCL source of the TCI state before/during the cell switch command, </w:t>
                      </w:r>
                    </w:p>
                    <w:p w14:paraId="699A8562" w14:textId="77777777" w:rsidR="00F855D9" w:rsidRPr="00C922E0" w:rsidRDefault="00F855D9" w:rsidP="009A197F">
                      <w:pPr>
                        <w:pStyle w:val="ListParagraph"/>
                        <w:numPr>
                          <w:ilvl w:val="0"/>
                          <w:numId w:val="27"/>
                        </w:numPr>
                        <w:snapToGrid w:val="0"/>
                        <w:spacing w:after="100" w:afterAutospacing="1"/>
                        <w:contextualSpacing w:val="0"/>
                        <w:jc w:val="both"/>
                      </w:pPr>
                      <w:r w:rsidRPr="00C922E0">
                        <w:t>SSB or TRS can be configured in a TCI state for the candidate cell(s) before/during cell switch command</w:t>
                      </w:r>
                    </w:p>
                    <w:p w14:paraId="67FBF650" w14:textId="77777777" w:rsidR="00F855D9" w:rsidRPr="00AE3EE7" w:rsidRDefault="00F855D9" w:rsidP="009A197F">
                      <w:pPr>
                        <w:pStyle w:val="ListParagraph"/>
                        <w:numPr>
                          <w:ilvl w:val="1"/>
                          <w:numId w:val="27"/>
                        </w:numPr>
                        <w:snapToGrid w:val="0"/>
                        <w:spacing w:after="100" w:afterAutospacing="1"/>
                        <w:jc w:val="both"/>
                      </w:pPr>
                      <w:r w:rsidRPr="00C922E0">
                        <w:t>Whether the TRS can be used for the candidate cell(s) before/during cell switch command is up to UE capability</w:t>
                      </w:r>
                    </w:p>
                  </w:txbxContent>
                </v:textbox>
                <w10:wrap type="square"/>
              </v:shape>
            </w:pict>
          </mc:Fallback>
        </mc:AlternateContent>
      </w:r>
    </w:p>
    <w:p w14:paraId="171803BA" w14:textId="39100407" w:rsidR="00F855D9" w:rsidRDefault="00294C0C" w:rsidP="00E351BF">
      <w:pPr>
        <w:snapToGrid w:val="0"/>
        <w:spacing w:after="100" w:afterAutospacing="1"/>
        <w:jc w:val="both"/>
      </w:pPr>
      <w:r>
        <w:lastRenderedPageBreak/>
        <w:t>When the UE supports TRS as a source RS of an LTM TCI state for a candidate cell, t</w:t>
      </w:r>
      <w:r w:rsidR="00BE4A48">
        <w:t>his would require configuration of NZP CSI-RS resources with a LTM TCI state for quasi-co-location information.</w:t>
      </w:r>
      <w:r>
        <w:t xml:space="preserve"> The NZP-CSI-RS resource IE</w:t>
      </w:r>
    </w:p>
    <w:p w14:paraId="239664CC" w14:textId="77777777" w:rsidR="00294C0C" w:rsidRPr="00C0503E" w:rsidRDefault="00294C0C" w:rsidP="00294C0C">
      <w:pPr>
        <w:pStyle w:val="PL"/>
      </w:pPr>
      <w:r w:rsidRPr="00C0503E">
        <w:t xml:space="preserve">NZP-CSI-RS-Resource ::=             </w:t>
      </w:r>
      <w:r w:rsidRPr="00C0503E">
        <w:rPr>
          <w:color w:val="993366"/>
        </w:rPr>
        <w:t>SEQUENCE</w:t>
      </w:r>
      <w:r w:rsidRPr="00C0503E">
        <w:t xml:space="preserve"> {</w:t>
      </w:r>
    </w:p>
    <w:p w14:paraId="5BA5AF76" w14:textId="77777777" w:rsidR="00294C0C" w:rsidRPr="00C0503E" w:rsidRDefault="00294C0C" w:rsidP="00294C0C">
      <w:pPr>
        <w:pStyle w:val="PL"/>
      </w:pPr>
      <w:r w:rsidRPr="00C0503E">
        <w:t xml:space="preserve">    nzp-CSI-RS-ResourceId               NZP-CSI-RS-ResourceId,</w:t>
      </w:r>
    </w:p>
    <w:p w14:paraId="7E493B66" w14:textId="77777777" w:rsidR="00294C0C" w:rsidRPr="00C0503E" w:rsidRDefault="00294C0C" w:rsidP="00294C0C">
      <w:pPr>
        <w:pStyle w:val="PL"/>
      </w:pPr>
      <w:r w:rsidRPr="00C0503E">
        <w:t xml:space="preserve">    resourceMapping                     CSI-RS-ResourceMapping,</w:t>
      </w:r>
    </w:p>
    <w:p w14:paraId="5A78A9B8" w14:textId="77777777" w:rsidR="00294C0C" w:rsidRPr="00C0503E" w:rsidRDefault="00294C0C" w:rsidP="00294C0C">
      <w:pPr>
        <w:pStyle w:val="PL"/>
      </w:pPr>
      <w:r w:rsidRPr="00C0503E">
        <w:t xml:space="preserve">    powerControlOffset                  </w:t>
      </w:r>
      <w:r w:rsidRPr="00C0503E">
        <w:rPr>
          <w:color w:val="993366"/>
        </w:rPr>
        <w:t>INTEGER</w:t>
      </w:r>
      <w:r w:rsidRPr="00C0503E">
        <w:t xml:space="preserve"> (-8..15),</w:t>
      </w:r>
    </w:p>
    <w:p w14:paraId="6213E6D0" w14:textId="77777777" w:rsidR="00294C0C" w:rsidRPr="00C0503E" w:rsidRDefault="00294C0C" w:rsidP="00294C0C">
      <w:pPr>
        <w:pStyle w:val="PL"/>
        <w:rPr>
          <w:color w:val="808080"/>
        </w:rPr>
      </w:pPr>
      <w:r w:rsidRPr="00C0503E">
        <w:t xml:space="preserve">    powerControlOffsetSS                </w:t>
      </w:r>
      <w:r w:rsidRPr="00C0503E">
        <w:rPr>
          <w:color w:val="993366"/>
        </w:rPr>
        <w:t>ENUMERATED</w:t>
      </w:r>
      <w:r w:rsidRPr="00C0503E">
        <w:t xml:space="preserve">{db-3, db0, db3, db6}                 </w:t>
      </w:r>
      <w:r w:rsidRPr="00C0503E">
        <w:rPr>
          <w:color w:val="993366"/>
        </w:rPr>
        <w:t>OPTIONAL</w:t>
      </w:r>
      <w:r w:rsidRPr="00C0503E">
        <w:t xml:space="preserve">,   </w:t>
      </w:r>
      <w:r w:rsidRPr="00C0503E">
        <w:rPr>
          <w:color w:val="808080"/>
        </w:rPr>
        <w:t>-- Need R</w:t>
      </w:r>
    </w:p>
    <w:p w14:paraId="308A93C7" w14:textId="77777777" w:rsidR="00294C0C" w:rsidRPr="00C0503E" w:rsidRDefault="00294C0C" w:rsidP="00294C0C">
      <w:pPr>
        <w:pStyle w:val="PL"/>
      </w:pPr>
      <w:r w:rsidRPr="00C0503E">
        <w:t xml:space="preserve">    scramblingID                        ScramblingId,</w:t>
      </w:r>
    </w:p>
    <w:p w14:paraId="4F540771" w14:textId="77777777" w:rsidR="00294C0C" w:rsidRPr="00C0503E" w:rsidRDefault="00294C0C" w:rsidP="00294C0C">
      <w:pPr>
        <w:pStyle w:val="PL"/>
        <w:rPr>
          <w:color w:val="808080"/>
        </w:rPr>
      </w:pPr>
      <w:r w:rsidRPr="00C0503E">
        <w:t xml:space="preserve">    periodicityAndOffset                CSI-ResourcePeriodicityAndOffset                </w:t>
      </w:r>
      <w:r w:rsidRPr="00C0503E">
        <w:rPr>
          <w:color w:val="993366"/>
        </w:rPr>
        <w:t>OPTIONAL</w:t>
      </w:r>
      <w:r w:rsidRPr="00C0503E">
        <w:t xml:space="preserve">,   </w:t>
      </w:r>
      <w:r w:rsidRPr="00C0503E">
        <w:rPr>
          <w:color w:val="808080"/>
        </w:rPr>
        <w:t>-- Cond PeriodicOrSemiPersistent</w:t>
      </w:r>
    </w:p>
    <w:p w14:paraId="65AE6532" w14:textId="77777777" w:rsidR="00294C0C" w:rsidRPr="00C0503E" w:rsidRDefault="00294C0C" w:rsidP="00294C0C">
      <w:pPr>
        <w:pStyle w:val="PL"/>
        <w:rPr>
          <w:color w:val="808080"/>
        </w:rPr>
      </w:pPr>
      <w:r w:rsidRPr="00C0503E">
        <w:t xml:space="preserve">    </w:t>
      </w:r>
      <w:r w:rsidRPr="00294C0C">
        <w:rPr>
          <w:highlight w:val="cyan"/>
        </w:rPr>
        <w:t>qcl-InfoPeriodicCSI-RS              TCI-StateId</w:t>
      </w:r>
      <w:r w:rsidRPr="00C0503E">
        <w:t xml:space="preserve">                                     </w:t>
      </w:r>
      <w:r w:rsidRPr="00C0503E">
        <w:rPr>
          <w:color w:val="993366"/>
        </w:rPr>
        <w:t>OPTIONAL</w:t>
      </w:r>
      <w:r w:rsidRPr="00C0503E">
        <w:t xml:space="preserve">,   </w:t>
      </w:r>
      <w:r w:rsidRPr="00C0503E">
        <w:rPr>
          <w:color w:val="808080"/>
        </w:rPr>
        <w:t>-- Cond Periodic</w:t>
      </w:r>
    </w:p>
    <w:p w14:paraId="6E6D25A0" w14:textId="77777777" w:rsidR="00294C0C" w:rsidRPr="00C0503E" w:rsidRDefault="00294C0C" w:rsidP="00294C0C">
      <w:pPr>
        <w:pStyle w:val="PL"/>
      </w:pPr>
      <w:r w:rsidRPr="00C0503E">
        <w:t xml:space="preserve">    ...</w:t>
      </w:r>
    </w:p>
    <w:p w14:paraId="6C494BA1" w14:textId="77777777" w:rsidR="00294C0C" w:rsidRPr="00C0503E" w:rsidRDefault="00294C0C" w:rsidP="00294C0C">
      <w:pPr>
        <w:pStyle w:val="PL"/>
      </w:pPr>
      <w:r w:rsidRPr="00C0503E">
        <w:t>}</w:t>
      </w:r>
    </w:p>
    <w:p w14:paraId="6E613B60" w14:textId="4C27AC5A" w:rsidR="00BE4A48" w:rsidRDefault="00BE4A48" w:rsidP="00E351BF">
      <w:pPr>
        <w:snapToGrid w:val="0"/>
        <w:spacing w:after="100" w:afterAutospacing="1"/>
        <w:jc w:val="both"/>
      </w:pPr>
    </w:p>
    <w:p w14:paraId="6C9796A0" w14:textId="2D61C47C" w:rsidR="00294C0C" w:rsidRDefault="00294C0C" w:rsidP="00E351BF">
      <w:pPr>
        <w:snapToGrid w:val="0"/>
        <w:spacing w:after="100" w:afterAutospacing="1"/>
        <w:jc w:val="both"/>
      </w:pPr>
      <w:r>
        <w:t>The field qcl-InfoPeriodicCSI-RS can refer to a LTM TCI state ID of a candidate cell</w:t>
      </w:r>
      <w:r w:rsidR="00C03C7C">
        <w:t xml:space="preserve">. We can have one list of CSI-RS resources with qcl-Info provided by </w:t>
      </w:r>
      <w:r w:rsidR="00C03C7C" w:rsidRPr="00C03C7C">
        <w:t>TCI-StateId</w:t>
      </w:r>
      <w:r w:rsidR="00C03C7C">
        <w:t xml:space="preserve"> or LTM-tci-StateId, such that:</w:t>
      </w:r>
    </w:p>
    <w:p w14:paraId="1280E024" w14:textId="77777777" w:rsidR="00C03C7C" w:rsidRDefault="00C03C7C" w:rsidP="00E351BF">
      <w:pPr>
        <w:snapToGrid w:val="0"/>
        <w:spacing w:after="100" w:afterAutospacing="1"/>
        <w:jc w:val="both"/>
      </w:pPr>
      <w:r w:rsidRPr="00C03C7C">
        <w:t xml:space="preserve">qcl-InfoPeriodicCSI-RS              </w:t>
      </w:r>
      <w:r>
        <w:t>CHOICE {</w:t>
      </w:r>
    </w:p>
    <w:p w14:paraId="400644DC" w14:textId="587DB3CF" w:rsidR="00C03C7C" w:rsidRDefault="00C03C7C" w:rsidP="00C03C7C">
      <w:pPr>
        <w:snapToGrid w:val="0"/>
        <w:spacing w:after="100" w:afterAutospacing="1"/>
        <w:ind w:left="2556" w:firstLine="284"/>
        <w:jc w:val="both"/>
      </w:pPr>
      <w:r w:rsidRPr="00C03C7C">
        <w:t>TCI-StateId</w:t>
      </w:r>
      <w:r>
        <w:t>,</w:t>
      </w:r>
    </w:p>
    <w:p w14:paraId="6967F9BE" w14:textId="580126F3" w:rsidR="00C03C7C" w:rsidRDefault="00C03C7C" w:rsidP="00C03C7C">
      <w:pPr>
        <w:snapToGrid w:val="0"/>
        <w:spacing w:after="100" w:afterAutospacing="1"/>
        <w:jc w:val="both"/>
      </w:pPr>
      <w:r>
        <w:tab/>
      </w:r>
      <w:r>
        <w:tab/>
      </w:r>
      <w:r>
        <w:tab/>
      </w:r>
      <w:r>
        <w:tab/>
      </w:r>
      <w:r>
        <w:tab/>
      </w:r>
      <w:r>
        <w:tab/>
      </w:r>
      <w:r>
        <w:tab/>
      </w:r>
      <w:r>
        <w:tab/>
      </w:r>
      <w:r>
        <w:tab/>
      </w:r>
      <w:r>
        <w:tab/>
        <w:t>LTM-tci-StateId</w:t>
      </w:r>
    </w:p>
    <w:p w14:paraId="3F401351" w14:textId="6F4431E1" w:rsidR="00C03C7C" w:rsidRDefault="00C03C7C" w:rsidP="00C03C7C">
      <w:pPr>
        <w:snapToGrid w:val="0"/>
        <w:spacing w:after="100" w:afterAutospacing="1"/>
        <w:jc w:val="both"/>
      </w:pPr>
      <w:r>
        <w:t>},</w:t>
      </w:r>
    </w:p>
    <w:p w14:paraId="263A755B" w14:textId="4F8ACFB5" w:rsidR="00C03C7C" w:rsidRDefault="00C03C7C" w:rsidP="00C03C7C">
      <w:pPr>
        <w:snapToGrid w:val="0"/>
        <w:spacing w:after="100" w:afterAutospacing="1"/>
        <w:jc w:val="both"/>
      </w:pPr>
      <w:r>
        <w:t xml:space="preserve">Alternatively, we can have separate lists of CSI-RS resources, a first list for qcl-Info provided by </w:t>
      </w:r>
      <w:r w:rsidRPr="00C03C7C">
        <w:t>TCI-StateId</w:t>
      </w:r>
      <w:r>
        <w:t>, and a second list for qcl-Info provided by LTM-tci-StateId.</w:t>
      </w:r>
    </w:p>
    <w:p w14:paraId="46C85324" w14:textId="58108601" w:rsidR="00C03C7C" w:rsidRDefault="00C03C7C" w:rsidP="00C03C7C">
      <w:pPr>
        <w:snapToGrid w:val="0"/>
        <w:spacing w:after="100" w:afterAutospacing="1"/>
        <w:jc w:val="both"/>
      </w:pPr>
      <w:r>
        <w:t>A CSI-RS resource with qcl-Info provided by LTM-tci-StateId can be used as a source RS for a LTM TCI state of a candidate cell if supported by the UE.</w:t>
      </w:r>
    </w:p>
    <w:p w14:paraId="290BC905" w14:textId="45DBC070" w:rsidR="00294C0C" w:rsidRPr="00294C0C" w:rsidRDefault="00294C0C" w:rsidP="00E351BF">
      <w:pPr>
        <w:snapToGrid w:val="0"/>
        <w:spacing w:after="100" w:afterAutospacing="1"/>
        <w:jc w:val="both"/>
        <w:rPr>
          <w:b/>
          <w:i/>
        </w:rPr>
      </w:pPr>
      <w:r w:rsidRPr="00294C0C">
        <w:rPr>
          <w:b/>
          <w:i/>
        </w:rPr>
        <w:t xml:space="preserve">Proposal 15: </w:t>
      </w:r>
      <w:r w:rsidR="00C03C7C">
        <w:rPr>
          <w:b/>
          <w:i/>
        </w:rPr>
        <w:t>I</w:t>
      </w:r>
      <w:r w:rsidRPr="00294C0C">
        <w:rPr>
          <w:b/>
          <w:i/>
        </w:rPr>
        <w:t>f a UE supports TRS as a source RS of an LTM TCI state for a candidate cell,</w:t>
      </w:r>
      <w:r>
        <w:rPr>
          <w:b/>
          <w:i/>
        </w:rPr>
        <w:t xml:space="preserve"> a NZP-CSI-RS-resource can be configured with </w:t>
      </w:r>
      <w:r w:rsidRPr="00294C0C">
        <w:rPr>
          <w:b/>
          <w:i/>
        </w:rPr>
        <w:t>qcl-Info</w:t>
      </w:r>
      <w:r>
        <w:rPr>
          <w:b/>
          <w:i/>
        </w:rPr>
        <w:t xml:space="preserve">PeriodicCSI-RS referring to a LTM TCI state ID of a candidate cell. </w:t>
      </w:r>
    </w:p>
    <w:p w14:paraId="08052FC3" w14:textId="0D2BA5AB" w:rsidR="00E351BF" w:rsidRDefault="00E351BF" w:rsidP="00F94D03">
      <w:pPr>
        <w:rPr>
          <w:lang w:val="en-GB" w:eastAsia="ko-KR"/>
        </w:rPr>
      </w:pPr>
    </w:p>
    <w:p w14:paraId="27FADF41" w14:textId="3DBEB446" w:rsidR="00521527" w:rsidRDefault="00521527" w:rsidP="00521527">
      <w:pPr>
        <w:pStyle w:val="Heading2"/>
        <w:rPr>
          <w:lang w:eastAsia="ko-KR"/>
        </w:rPr>
      </w:pPr>
      <w:r>
        <w:rPr>
          <w:lang w:eastAsia="ko-KR"/>
        </w:rPr>
        <w:t>Dynamic cell switch</w:t>
      </w:r>
    </w:p>
    <w:p w14:paraId="5816B0DA" w14:textId="1A6231A8" w:rsidR="000A7535" w:rsidRDefault="000A7535" w:rsidP="000A7535">
      <w:pPr>
        <w:rPr>
          <w:lang w:val="en-GB" w:eastAsia="ko-KR"/>
        </w:rPr>
      </w:pPr>
    </w:p>
    <w:p w14:paraId="30146C80" w14:textId="55D7AE6E" w:rsidR="005D4D45" w:rsidRDefault="005D4D45" w:rsidP="00D577DF">
      <w:pPr>
        <w:rPr>
          <w:lang w:val="en-GB" w:eastAsia="ko-KR"/>
        </w:rPr>
      </w:pPr>
      <w:r>
        <w:rPr>
          <w:lang w:val="en-GB" w:eastAsia="ko-KR"/>
        </w:rPr>
        <w:t>In RAN1#111</w:t>
      </w:r>
      <w:r w:rsidR="00D577DF">
        <w:rPr>
          <w:lang w:val="en-GB" w:eastAsia="ko-KR"/>
        </w:rPr>
        <w:t>, the following agreement was made:</w:t>
      </w:r>
      <w:r>
        <w:rPr>
          <w:noProof/>
        </w:rPr>
        <mc:AlternateContent>
          <mc:Choice Requires="wps">
            <w:drawing>
              <wp:anchor distT="0" distB="0" distL="114300" distR="114300" simplePos="0" relativeHeight="251692032" behindDoc="0" locked="0" layoutInCell="1" allowOverlap="1" wp14:anchorId="7A50B0FA" wp14:editId="36A6F793">
                <wp:simplePos x="0" y="0"/>
                <wp:positionH relativeFrom="margin">
                  <wp:align>left</wp:align>
                </wp:positionH>
                <wp:positionV relativeFrom="paragraph">
                  <wp:posOffset>262255</wp:posOffset>
                </wp:positionV>
                <wp:extent cx="6158230" cy="1828800"/>
                <wp:effectExtent l="0" t="0" r="13970" b="10160"/>
                <wp:wrapSquare wrapText="bothSides"/>
                <wp:docPr id="16" name="Text Box 16"/>
                <wp:cNvGraphicFramePr/>
                <a:graphic xmlns:a="http://schemas.openxmlformats.org/drawingml/2006/main">
                  <a:graphicData uri="http://schemas.microsoft.com/office/word/2010/wordprocessingShape">
                    <wps:wsp>
                      <wps:cNvSpPr txBox="1"/>
                      <wps:spPr>
                        <a:xfrm>
                          <a:off x="0" y="0"/>
                          <a:ext cx="6158230" cy="1828800"/>
                        </a:xfrm>
                        <a:prstGeom prst="rect">
                          <a:avLst/>
                        </a:prstGeom>
                        <a:solidFill>
                          <a:schemeClr val="bg1">
                            <a:lumMod val="95000"/>
                          </a:schemeClr>
                        </a:solidFill>
                        <a:ln w="6350">
                          <a:solidFill>
                            <a:prstClr val="black"/>
                          </a:solidFill>
                        </a:ln>
                      </wps:spPr>
                      <wps:txbx>
                        <w:txbxContent>
                          <w:p w14:paraId="42739D89" w14:textId="77777777" w:rsidR="00877908" w:rsidRPr="004E433E" w:rsidRDefault="00877908" w:rsidP="005D4D45">
                            <w:pPr>
                              <w:rPr>
                                <w:highlight w:val="green"/>
                                <w:lang w:eastAsia="ja-JP"/>
                              </w:rPr>
                            </w:pPr>
                            <w:r w:rsidRPr="004E433E">
                              <w:rPr>
                                <w:rFonts w:eastAsia="Yu Mincho"/>
                                <w:highlight w:val="green"/>
                                <w:lang w:eastAsia="ja-JP"/>
                              </w:rPr>
                              <w:t>Agreement</w:t>
                            </w:r>
                          </w:p>
                          <w:p w14:paraId="686F68F5" w14:textId="77777777" w:rsidR="00877908" w:rsidRPr="00E659FB" w:rsidRDefault="00877908" w:rsidP="009A197F">
                            <w:pPr>
                              <w:numPr>
                                <w:ilvl w:val="0"/>
                                <w:numId w:val="19"/>
                              </w:numPr>
                              <w:spacing w:after="0"/>
                              <w:rPr>
                                <w:rFonts w:eastAsia="MS PGothic"/>
                              </w:rPr>
                            </w:pPr>
                            <w:r w:rsidRPr="00E659FB">
                              <w:t xml:space="preserve">For beam indication timing for Rel-18 LTM, </w:t>
                            </w:r>
                          </w:p>
                          <w:p w14:paraId="151A7731" w14:textId="77777777" w:rsidR="00877908" w:rsidRPr="00E659FB" w:rsidRDefault="00877908" w:rsidP="009A197F">
                            <w:pPr>
                              <w:numPr>
                                <w:ilvl w:val="2"/>
                                <w:numId w:val="19"/>
                              </w:numPr>
                              <w:spacing w:after="0"/>
                              <w:rPr>
                                <w:rFonts w:eastAsia="MS PGothic"/>
                              </w:rPr>
                            </w:pPr>
                            <w:r w:rsidRPr="00E659FB">
                              <w:t xml:space="preserve">Support Scenario 2: Beam indication together with cell switch command, </w:t>
                            </w:r>
                          </w:p>
                          <w:p w14:paraId="335B53C4" w14:textId="77777777" w:rsidR="00877908" w:rsidRPr="00E659FB" w:rsidRDefault="00877908" w:rsidP="009A197F">
                            <w:pPr>
                              <w:numPr>
                                <w:ilvl w:val="3"/>
                                <w:numId w:val="19"/>
                              </w:numPr>
                              <w:spacing w:after="0"/>
                              <w:rPr>
                                <w:rFonts w:eastAsia="MS PGothic"/>
                              </w:rPr>
                            </w:pPr>
                            <w:r w:rsidRPr="00E659FB">
                              <w:t xml:space="preserve">For Rel-17 unified TCI framework, </w:t>
                            </w:r>
                          </w:p>
                          <w:p w14:paraId="51A94C2F" w14:textId="77777777" w:rsidR="00877908" w:rsidRPr="00E659FB" w:rsidRDefault="00877908" w:rsidP="009A197F">
                            <w:pPr>
                              <w:numPr>
                                <w:ilvl w:val="4"/>
                                <w:numId w:val="19"/>
                              </w:numPr>
                              <w:spacing w:after="0"/>
                              <w:rPr>
                                <w:rFonts w:eastAsia="MS PGothic"/>
                              </w:rPr>
                            </w:pPr>
                            <w:r w:rsidRPr="00E659FB">
                              <w:rPr>
                                <w:rFonts w:hint="eastAsia"/>
                              </w:rPr>
                              <w:t>B</w:t>
                            </w:r>
                            <w:r w:rsidRPr="00E659FB">
                              <w:t>eam indication indicates TCI state for each target serving cell</w:t>
                            </w:r>
                          </w:p>
                          <w:p w14:paraId="66DC99F0" w14:textId="77777777" w:rsidR="00877908" w:rsidRPr="00E659FB" w:rsidRDefault="00877908" w:rsidP="009A197F">
                            <w:pPr>
                              <w:numPr>
                                <w:ilvl w:val="1"/>
                                <w:numId w:val="19"/>
                              </w:numPr>
                              <w:spacing w:after="0"/>
                            </w:pPr>
                            <w:r w:rsidRPr="00E659FB">
                              <w:t>FFS: Scenario 1: Beam indication before cell switch command</w:t>
                            </w:r>
                          </w:p>
                          <w:p w14:paraId="380A777C" w14:textId="77777777" w:rsidR="00877908" w:rsidRPr="00E659FB" w:rsidRDefault="00877908" w:rsidP="009A197F">
                            <w:pPr>
                              <w:numPr>
                                <w:ilvl w:val="1"/>
                                <w:numId w:val="19"/>
                              </w:numPr>
                              <w:spacing w:after="0"/>
                              <w:rPr>
                                <w:rFonts w:eastAsia="Times New Roman"/>
                              </w:rPr>
                            </w:pPr>
                            <w:r w:rsidRPr="00E659FB">
                              <w:rPr>
                                <w:rFonts w:hint="eastAsia"/>
                              </w:rPr>
                              <w:t>F</w:t>
                            </w:r>
                            <w:r w:rsidRPr="00E659FB">
                              <w:t>FS: Scenario 3: Beam indication after cell switch command</w:t>
                            </w:r>
                          </w:p>
                          <w:p w14:paraId="0496AE16" w14:textId="77777777" w:rsidR="00877908" w:rsidRPr="00CC2CDB" w:rsidRDefault="00877908" w:rsidP="009A197F">
                            <w:pPr>
                              <w:numPr>
                                <w:ilvl w:val="0"/>
                                <w:numId w:val="19"/>
                              </w:numPr>
                              <w:spacing w:after="0"/>
                            </w:pPr>
                            <w:r w:rsidRPr="00E659FB">
                              <w:rPr>
                                <w:rFonts w:hint="eastAsia"/>
                              </w:rPr>
                              <w:t>F</w:t>
                            </w:r>
                            <w:r w:rsidRPr="00E659FB">
                              <w:t>FS: Activation of TCI state(s) of target serving and/or candidate cell(s).</w:t>
                            </w:r>
                            <w:r w:rsidRPr="004E433E">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A50B0FA" id="Text Box 16" o:spid="_x0000_s1036" type="#_x0000_t202" style="position:absolute;margin-left:0;margin-top:20.65pt;width:484.9pt;height:2in;z-index:25169203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" fillcolor="#f2f2f2 [3052]" strokeweight=".5pt">
                <v:textbox style="mso-fit-shape-to-text:t">
                  <w:txbxContent>
                    <w:p w14:paraId="42739D89" w14:textId="77777777" w:rsidR="00877908" w:rsidRPr="004E433E" w:rsidRDefault="00877908" w:rsidP="005D4D45">
                      <w:pPr>
                        <w:rPr>
                          <w:highlight w:val="green"/>
                          <w:lang w:eastAsia="ja-JP"/>
                        </w:rPr>
                      </w:pPr>
                      <w:r w:rsidRPr="004E433E">
                        <w:rPr>
                          <w:rFonts w:eastAsia="Yu Mincho"/>
                          <w:highlight w:val="green"/>
                          <w:lang w:eastAsia="ja-JP"/>
                        </w:rPr>
                        <w:t>Agreement</w:t>
                      </w:r>
                    </w:p>
                    <w:p w14:paraId="686F68F5" w14:textId="77777777" w:rsidR="00877908" w:rsidRPr="00E659FB" w:rsidRDefault="00877908" w:rsidP="009A197F">
                      <w:pPr>
                        <w:numPr>
                          <w:ilvl w:val="0"/>
                          <w:numId w:val="19"/>
                        </w:numPr>
                        <w:spacing w:after="0"/>
                        <w:rPr>
                          <w:rFonts w:eastAsia="MS PGothic"/>
                        </w:rPr>
                      </w:pPr>
                      <w:r w:rsidRPr="00E659FB">
                        <w:t xml:space="preserve">For beam indication timing for Rel-18 LTM, </w:t>
                      </w:r>
                    </w:p>
                    <w:p w14:paraId="151A7731" w14:textId="77777777" w:rsidR="00877908" w:rsidRPr="00E659FB" w:rsidRDefault="00877908" w:rsidP="009A197F">
                      <w:pPr>
                        <w:numPr>
                          <w:ilvl w:val="2"/>
                          <w:numId w:val="19"/>
                        </w:numPr>
                        <w:spacing w:after="0"/>
                        <w:rPr>
                          <w:rFonts w:eastAsia="MS PGothic"/>
                        </w:rPr>
                      </w:pPr>
                      <w:r w:rsidRPr="00E659FB">
                        <w:t xml:space="preserve">Support Scenario 2: Beam indication together with cell switch command, </w:t>
                      </w:r>
                    </w:p>
                    <w:p w14:paraId="335B53C4" w14:textId="77777777" w:rsidR="00877908" w:rsidRPr="00E659FB" w:rsidRDefault="00877908" w:rsidP="009A197F">
                      <w:pPr>
                        <w:numPr>
                          <w:ilvl w:val="3"/>
                          <w:numId w:val="19"/>
                        </w:numPr>
                        <w:spacing w:after="0"/>
                        <w:rPr>
                          <w:rFonts w:eastAsia="MS PGothic"/>
                        </w:rPr>
                      </w:pPr>
                      <w:r w:rsidRPr="00E659FB">
                        <w:t xml:space="preserve">For Rel-17 unified TCI framework, </w:t>
                      </w:r>
                    </w:p>
                    <w:p w14:paraId="51A94C2F" w14:textId="77777777" w:rsidR="00877908" w:rsidRPr="00E659FB" w:rsidRDefault="00877908" w:rsidP="009A197F">
                      <w:pPr>
                        <w:numPr>
                          <w:ilvl w:val="4"/>
                          <w:numId w:val="19"/>
                        </w:numPr>
                        <w:spacing w:after="0"/>
                        <w:rPr>
                          <w:rFonts w:eastAsia="MS PGothic"/>
                        </w:rPr>
                      </w:pPr>
                      <w:r w:rsidRPr="00E659FB">
                        <w:rPr>
                          <w:rFonts w:hint="eastAsia"/>
                        </w:rPr>
                        <w:t>B</w:t>
                      </w:r>
                      <w:r w:rsidRPr="00E659FB">
                        <w:t>eam indication indicates TCI state for each target serving cell</w:t>
                      </w:r>
                    </w:p>
                    <w:p w14:paraId="66DC99F0" w14:textId="77777777" w:rsidR="00877908" w:rsidRPr="00E659FB" w:rsidRDefault="00877908" w:rsidP="009A197F">
                      <w:pPr>
                        <w:numPr>
                          <w:ilvl w:val="1"/>
                          <w:numId w:val="19"/>
                        </w:numPr>
                        <w:spacing w:after="0"/>
                      </w:pPr>
                      <w:r w:rsidRPr="00E659FB">
                        <w:t>FFS: Scenario 1: Beam indication before cell switch command</w:t>
                      </w:r>
                    </w:p>
                    <w:p w14:paraId="380A777C" w14:textId="77777777" w:rsidR="00877908" w:rsidRPr="00E659FB" w:rsidRDefault="00877908" w:rsidP="009A197F">
                      <w:pPr>
                        <w:numPr>
                          <w:ilvl w:val="1"/>
                          <w:numId w:val="19"/>
                        </w:numPr>
                        <w:spacing w:after="0"/>
                        <w:rPr>
                          <w:rFonts w:eastAsia="Times New Roman"/>
                        </w:rPr>
                      </w:pPr>
                      <w:r w:rsidRPr="00E659FB">
                        <w:rPr>
                          <w:rFonts w:hint="eastAsia"/>
                        </w:rPr>
                        <w:t>F</w:t>
                      </w:r>
                      <w:r w:rsidRPr="00E659FB">
                        <w:t>FS: Scenario 3: Beam indication after cell switch command</w:t>
                      </w:r>
                    </w:p>
                    <w:p w14:paraId="0496AE16" w14:textId="77777777" w:rsidR="00877908" w:rsidRPr="00CC2CDB" w:rsidRDefault="00877908" w:rsidP="009A197F">
                      <w:pPr>
                        <w:numPr>
                          <w:ilvl w:val="0"/>
                          <w:numId w:val="19"/>
                        </w:numPr>
                        <w:spacing w:after="0"/>
                      </w:pPr>
                      <w:r w:rsidRPr="00E659FB">
                        <w:rPr>
                          <w:rFonts w:hint="eastAsia"/>
                        </w:rPr>
                        <w:t>F</w:t>
                      </w:r>
                      <w:r w:rsidRPr="00E659FB">
                        <w:t>FS: Activation of TCI state(s) of target serving and/or candidate cell(s).</w:t>
                      </w:r>
                      <w:r w:rsidRPr="004E433E">
                        <w:t xml:space="preserve"> </w:t>
                      </w:r>
                    </w:p>
                  </w:txbxContent>
                </v:textbox>
                <w10:wrap type="square" anchorx="margin"/>
              </v:shape>
            </w:pict>
          </mc:Fallback>
        </mc:AlternateContent>
      </w:r>
    </w:p>
    <w:p w14:paraId="603B2F61" w14:textId="51C0EB77" w:rsidR="005D4D45" w:rsidRDefault="005D4D45" w:rsidP="00D577DF">
      <w:pPr>
        <w:rPr>
          <w:lang w:val="en-GB" w:eastAsia="ko-KR"/>
        </w:rPr>
      </w:pPr>
    </w:p>
    <w:p w14:paraId="322A961E" w14:textId="516658C2" w:rsidR="000E5C7E" w:rsidRPr="0005730F" w:rsidRDefault="0005730F" w:rsidP="0005730F">
      <w:pPr>
        <w:rPr>
          <w:lang w:val="en-GB" w:eastAsia="ko-KR"/>
        </w:rPr>
      </w:pPr>
      <w:r>
        <w:rPr>
          <w:lang w:val="en-GB" w:eastAsia="ko-KR"/>
        </w:rPr>
        <w:t xml:space="preserve">It is beneficial to have ICBM and LTM integrated in the same framework to allow for seamless transmission from one cell to the next, first using a beam from a target cell having a PCI separate from the PCI </w:t>
      </w:r>
      <w:r w:rsidR="00443469">
        <w:rPr>
          <w:lang w:val="en-GB" w:eastAsia="ko-KR"/>
        </w:rPr>
        <w:t>o</w:t>
      </w:r>
      <w:r>
        <w:rPr>
          <w:lang w:val="en-GB" w:eastAsia="ko-KR"/>
        </w:rPr>
        <w:t>f the serving cell, then transitioning to the target cell by a cell switch command.</w:t>
      </w:r>
      <w:r w:rsidR="006A1013">
        <w:rPr>
          <w:lang w:val="en-GB" w:eastAsia="ko-KR"/>
        </w:rPr>
        <w:t xml:space="preserve"> T</w:t>
      </w:r>
      <w:r w:rsidR="00D577DF" w:rsidRPr="0005730F">
        <w:rPr>
          <w:lang w:val="en-GB" w:eastAsia="ko-KR"/>
        </w:rPr>
        <w:t>he UE start</w:t>
      </w:r>
      <w:r w:rsidR="006A1013">
        <w:rPr>
          <w:lang w:val="en-GB" w:eastAsia="ko-KR"/>
        </w:rPr>
        <w:t>s communicating using an</w:t>
      </w:r>
      <w:r w:rsidR="00D577DF" w:rsidRPr="0005730F">
        <w:rPr>
          <w:lang w:val="en-GB" w:eastAsia="ko-KR"/>
        </w:rPr>
        <w:t xml:space="preserve"> indicated TCI state with the target cell before the cell switch command. This would be the case of ICBM. </w:t>
      </w:r>
      <w:r w:rsidR="000E5C7E" w:rsidRPr="0005730F">
        <w:rPr>
          <w:lang w:val="en-GB" w:eastAsia="ko-KR"/>
        </w:rPr>
        <w:t xml:space="preserve">A cell switch command is then </w:t>
      </w:r>
      <w:r w:rsidR="001D78DA" w:rsidRPr="0005730F">
        <w:rPr>
          <w:lang w:val="en-GB" w:eastAsia="ko-KR"/>
        </w:rPr>
        <w:t>sent</w:t>
      </w:r>
      <w:r w:rsidR="000E5C7E" w:rsidRPr="0005730F">
        <w:rPr>
          <w:lang w:val="en-GB" w:eastAsia="ko-KR"/>
        </w:rPr>
        <w:t xml:space="preserve"> to complete the handover procedure. </w:t>
      </w:r>
      <w:r w:rsidR="0054679B" w:rsidRPr="0005730F">
        <w:rPr>
          <w:lang w:val="en-GB" w:eastAsia="ko-KR"/>
        </w:rPr>
        <w:t xml:space="preserve">The advantage of using ICBM beam management for L1/L2 mobility is to </w:t>
      </w:r>
      <w:r w:rsidR="0054679B" w:rsidRPr="0005730F">
        <w:rPr>
          <w:lang w:val="en-GB" w:eastAsia="ko-KR"/>
        </w:rPr>
        <w:lastRenderedPageBreak/>
        <w:t xml:space="preserve">reduce latency, signalling overhead and interruption time. </w:t>
      </w:r>
      <w:r w:rsidR="00F72DC3" w:rsidRPr="0005730F">
        <w:rPr>
          <w:lang w:val="en-GB" w:eastAsia="ko-KR"/>
        </w:rPr>
        <w:t>We see LTM and ICBM as complimentary solutions, there</w:t>
      </w:r>
      <w:r w:rsidR="006A1013">
        <w:rPr>
          <w:lang w:val="en-GB" w:eastAsia="ko-KR"/>
        </w:rPr>
        <w:t>fore</w:t>
      </w:r>
      <w:r w:rsidR="00F72DC3" w:rsidRPr="0005730F">
        <w:rPr>
          <w:lang w:val="en-GB" w:eastAsia="ko-KR"/>
        </w:rPr>
        <w:t xml:space="preserve"> supporting both of them is an important feature.</w:t>
      </w:r>
      <w:r w:rsidR="005B2781" w:rsidRPr="0005730F">
        <w:rPr>
          <w:lang w:val="en-GB" w:eastAsia="ko-KR"/>
        </w:rPr>
        <w:t xml:space="preserve"> A benefit of having the UE communicate with the target cell first using ICBM, before doing a cell switch using LTM is to minimize communication distribution between the UE and the network. In high mobility scenarios, the link to the source cell could degrade rapidly, making it plausible that the cell switch command from the source serving could be missed by the UE, hence switching beams to the target cell before cell switch and having the cell switch command come from the target cell could improve reliability and reduce disruption.</w:t>
      </w:r>
    </w:p>
    <w:p w14:paraId="5B5484A4" w14:textId="488AB769" w:rsidR="00F72DC3" w:rsidRPr="00F72DC3" w:rsidRDefault="00F72DC3" w:rsidP="00F72DC3">
      <w:pPr>
        <w:rPr>
          <w:lang w:val="en-GB" w:eastAsia="ko-KR"/>
        </w:rPr>
      </w:pPr>
      <w:r w:rsidRPr="00D01D94">
        <w:rPr>
          <w:b/>
          <w:i/>
          <w:lang w:val="en-GB"/>
        </w:rPr>
        <w:t xml:space="preserve">Proposal </w:t>
      </w:r>
      <w:r w:rsidR="006A1013">
        <w:rPr>
          <w:b/>
          <w:i/>
          <w:lang w:val="en-GB"/>
        </w:rPr>
        <w:t>16</w:t>
      </w:r>
      <w:r w:rsidRPr="00D01D94">
        <w:rPr>
          <w:b/>
          <w:i/>
          <w:lang w:val="en-GB"/>
        </w:rPr>
        <w:t>:</w:t>
      </w:r>
      <w:r>
        <w:rPr>
          <w:lang w:val="en-GB"/>
        </w:rPr>
        <w:t xml:space="preserve"> </w:t>
      </w:r>
      <w:r>
        <w:rPr>
          <w:b/>
          <w:i/>
          <w:lang w:eastAsia="ko-KR"/>
        </w:rPr>
        <w:t>Rel-18 LTM and Rel-17 ICBM can operate together. A UE first uses a beam of the target cell, before switching to the target cell.</w:t>
      </w:r>
    </w:p>
    <w:p w14:paraId="2F002053" w14:textId="585DE8EF" w:rsidR="00E14D11" w:rsidRDefault="006A1013" w:rsidP="00E14D11">
      <w:pPr>
        <w:rPr>
          <w:lang w:eastAsia="ko-KR"/>
        </w:rPr>
      </w:pPr>
      <w:r>
        <w:rPr>
          <w:lang w:eastAsia="ko-KR"/>
        </w:rPr>
        <w:t>The UE is first indicated a TCI state</w:t>
      </w:r>
      <w:r w:rsidR="00CD31AF">
        <w:rPr>
          <w:lang w:eastAsia="ko-KR"/>
        </w:rPr>
        <w:t>(s)</w:t>
      </w:r>
      <w:r>
        <w:rPr>
          <w:lang w:eastAsia="ko-KR"/>
        </w:rPr>
        <w:t xml:space="preserve"> for a target cell using the ICBM framework. </w:t>
      </w:r>
      <w:r w:rsidR="00CD31AF">
        <w:rPr>
          <w:lang w:eastAsia="ko-KR"/>
        </w:rPr>
        <w:t>A UE is then indicated a LTM TCI state(s) in the cell switch command. If the QCL source RS of the TCI state(s) indicated to the UE using the ICBM framework and the QCL source RS of the TCI state(s) in the cell switch command are the same. The UE maintains the same beam after cell switch.</w:t>
      </w:r>
    </w:p>
    <w:p w14:paraId="25BDF97C" w14:textId="5EDE1461" w:rsidR="00CD31AF" w:rsidRPr="00CD31AF" w:rsidRDefault="00CD31AF" w:rsidP="00E14D11">
      <w:pPr>
        <w:rPr>
          <w:b/>
          <w:i/>
          <w:lang w:eastAsia="ko-KR"/>
        </w:rPr>
      </w:pPr>
      <w:r w:rsidRPr="00CD31AF">
        <w:rPr>
          <w:b/>
          <w:i/>
          <w:lang w:eastAsia="ko-KR"/>
        </w:rPr>
        <w:t>Proposal 17: If the QCL source RS of TCI state(s) indicated to the UE before cell switch and the QCL source RS of TCI state(s) in the cell switch command are the same, the UE maintains the same beam after cell switch.</w:t>
      </w:r>
    </w:p>
    <w:p w14:paraId="3EAFCF0D" w14:textId="454A9823" w:rsidR="00571397" w:rsidRDefault="00571397" w:rsidP="00E14D11">
      <w:pPr>
        <w:rPr>
          <w:rFonts w:eastAsiaTheme="minorEastAsia"/>
          <w:lang w:eastAsia="ko-KR"/>
        </w:rPr>
      </w:pPr>
    </w:p>
    <w:p w14:paraId="59BB4709" w14:textId="4DEF0A70" w:rsidR="00DD2637" w:rsidRDefault="00DD2637" w:rsidP="00E14D11">
      <w:pPr>
        <w:rPr>
          <w:rFonts w:eastAsiaTheme="minorEastAsia"/>
          <w:lang w:eastAsia="ko-KR"/>
        </w:rPr>
      </w:pPr>
      <w:r>
        <w:rPr>
          <w:rFonts w:eastAsiaTheme="minorEastAsia"/>
          <w:lang w:eastAsia="ko-KR"/>
        </w:rPr>
        <w:t>In RAN1#114, the following agreement was made:</w:t>
      </w:r>
    </w:p>
    <w:p w14:paraId="66704054" w14:textId="608704A9" w:rsidR="00DD2637" w:rsidRDefault="00DD2637" w:rsidP="00E14D11">
      <w:pPr>
        <w:rPr>
          <w:rFonts w:eastAsiaTheme="minorEastAsia"/>
          <w:lang w:eastAsia="ko-KR"/>
        </w:rPr>
      </w:pPr>
      <w:r>
        <w:rPr>
          <w:noProof/>
        </w:rPr>
        <mc:AlternateContent>
          <mc:Choice Requires="wps">
            <w:drawing>
              <wp:anchor distT="0" distB="0" distL="114300" distR="114300" simplePos="0" relativeHeight="251722752" behindDoc="0" locked="0" layoutInCell="1" allowOverlap="1" wp14:anchorId="36CAA847" wp14:editId="66725279">
                <wp:simplePos x="0" y="0"/>
                <wp:positionH relativeFrom="column">
                  <wp:posOffset>0</wp:posOffset>
                </wp:positionH>
                <wp:positionV relativeFrom="paragraph">
                  <wp:posOffset>0</wp:posOffset>
                </wp:positionV>
                <wp:extent cx="1828800" cy="1828800"/>
                <wp:effectExtent l="0" t="0" r="24765" b="23495"/>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85000"/>
                          </a:schemeClr>
                        </a:solidFill>
                        <a:ln w="6350">
                          <a:solidFill>
                            <a:prstClr val="black"/>
                          </a:solidFill>
                        </a:ln>
                      </wps:spPr>
                      <wps:txbx>
                        <w:txbxContent>
                          <w:p w14:paraId="2D36F8D4" w14:textId="77777777" w:rsidR="00DD2637" w:rsidRDefault="00DD2637" w:rsidP="00DD2637">
                            <w:pPr>
                              <w:pStyle w:val="ListParagraph"/>
                              <w:ind w:left="0"/>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0F4B668" w14:textId="77777777" w:rsidR="00DD2637" w:rsidRDefault="00DD2637" w:rsidP="00DD2637">
                            <w:pPr>
                              <w:pStyle w:val="ListParagraph"/>
                              <w:ind w:left="0"/>
                            </w:pPr>
                            <w:r>
                              <w:rPr>
                                <w:rFonts w:eastAsia="DengXian" w:hint="eastAsia"/>
                                <w:lang w:eastAsia="zh-CN"/>
                              </w:rPr>
                              <w:t>O</w:t>
                            </w:r>
                            <w:r>
                              <w:rPr>
                                <w:rFonts w:eastAsia="DengXian"/>
                                <w:lang w:eastAsia="zh-CN"/>
                              </w:rPr>
                              <w:t>n top the confirmed working assumption, o</w:t>
                            </w:r>
                            <w:r>
                              <w:t>n the presence of beam indication within cell switch command, at least for scenario 2 following is supported:</w:t>
                            </w:r>
                          </w:p>
                          <w:p w14:paraId="37068202" w14:textId="77777777" w:rsidR="00DD2637" w:rsidRDefault="00DD2637" w:rsidP="009A197F">
                            <w:pPr>
                              <w:pStyle w:val="ListParagraph"/>
                              <w:numPr>
                                <w:ilvl w:val="0"/>
                                <w:numId w:val="23"/>
                              </w:numPr>
                              <w:snapToGrid w:val="0"/>
                              <w:spacing w:after="0"/>
                              <w:ind w:left="426" w:hanging="426"/>
                              <w:contextualSpacing w:val="0"/>
                              <w:jc w:val="both"/>
                            </w:pPr>
                            <w:r>
                              <w:t>A field to indicate 1 joint or 1 pair of UL and DL unified TCI State index for the target cell field is always present in the cell switch command.</w:t>
                            </w:r>
                          </w:p>
                          <w:p w14:paraId="0FB6527B" w14:textId="77777777" w:rsidR="00DD2637" w:rsidRPr="00DD2637" w:rsidRDefault="00DD2637" w:rsidP="009A197F">
                            <w:pPr>
                              <w:pStyle w:val="ListParagraph"/>
                              <w:numPr>
                                <w:ilvl w:val="0"/>
                                <w:numId w:val="23"/>
                              </w:numPr>
                              <w:snapToGrid w:val="0"/>
                              <w:spacing w:after="0"/>
                              <w:ind w:left="426" w:hanging="426"/>
                              <w:jc w:val="both"/>
                              <w:rPr>
                                <w:highlight w:val="yellow"/>
                              </w:rPr>
                            </w:pPr>
                            <w:r w:rsidRPr="00DD2637">
                              <w:rPr>
                                <w:highlight w:val="yellow"/>
                              </w:rPr>
                              <w:t>FFS UE behaviour for the beam indication field for the RACH-based handover scenario after cell switch command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6CAA847" id="Text Box 7" o:spid="_x0000_s1037" type="#_x0000_t202" style="position:absolute;margin-left:0;margin-top:0;width:2in;height:2in;z-index:2517227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" fillcolor="#d8d8d8 [2732]" strokeweight=".5pt">
                <v:textbox style="mso-fit-shape-to-text:t">
                  <w:txbxContent>
                    <w:p w14:paraId="2D36F8D4" w14:textId="77777777" w:rsidR="00DD2637" w:rsidRDefault="00DD2637" w:rsidP="00DD2637">
                      <w:pPr>
                        <w:pStyle w:val="ListParagraph"/>
                        <w:ind w:left="0"/>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0F4B668" w14:textId="77777777" w:rsidR="00DD2637" w:rsidRDefault="00DD2637" w:rsidP="00DD2637">
                      <w:pPr>
                        <w:pStyle w:val="ListParagraph"/>
                        <w:ind w:left="0"/>
                      </w:pPr>
                      <w:r>
                        <w:rPr>
                          <w:rFonts w:eastAsia="DengXian" w:hint="eastAsia"/>
                          <w:lang w:eastAsia="zh-CN"/>
                        </w:rPr>
                        <w:t>O</w:t>
                      </w:r>
                      <w:r>
                        <w:rPr>
                          <w:rFonts w:eastAsia="DengXian"/>
                          <w:lang w:eastAsia="zh-CN"/>
                        </w:rPr>
                        <w:t>n top the confirmed working assumption, o</w:t>
                      </w:r>
                      <w:r>
                        <w:t>n the presence of beam indication within cell switch command, at least for scenario 2 following is supported:</w:t>
                      </w:r>
                    </w:p>
                    <w:p w14:paraId="37068202" w14:textId="77777777" w:rsidR="00DD2637" w:rsidRDefault="00DD2637" w:rsidP="009A197F">
                      <w:pPr>
                        <w:pStyle w:val="ListParagraph"/>
                        <w:numPr>
                          <w:ilvl w:val="0"/>
                          <w:numId w:val="23"/>
                        </w:numPr>
                        <w:snapToGrid w:val="0"/>
                        <w:spacing w:after="0"/>
                        <w:ind w:left="426" w:hanging="426"/>
                        <w:contextualSpacing w:val="0"/>
                        <w:jc w:val="both"/>
                      </w:pPr>
                      <w:r>
                        <w:t>A field to indicate 1 joint or 1 pair of UL and DL unified TCI State index for the target cell field is always present in the cell switch command.</w:t>
                      </w:r>
                    </w:p>
                    <w:p w14:paraId="0FB6527B" w14:textId="77777777" w:rsidR="00DD2637" w:rsidRPr="00DD2637" w:rsidRDefault="00DD2637" w:rsidP="009A197F">
                      <w:pPr>
                        <w:pStyle w:val="ListParagraph"/>
                        <w:numPr>
                          <w:ilvl w:val="0"/>
                          <w:numId w:val="23"/>
                        </w:numPr>
                        <w:snapToGrid w:val="0"/>
                        <w:spacing w:after="0"/>
                        <w:ind w:left="426" w:hanging="426"/>
                        <w:jc w:val="both"/>
                        <w:rPr>
                          <w:highlight w:val="yellow"/>
                        </w:rPr>
                      </w:pPr>
                      <w:r w:rsidRPr="00DD2637">
                        <w:rPr>
                          <w:highlight w:val="yellow"/>
                        </w:rPr>
                        <w:t>FFS UE behaviour for the beam indication field for the RACH-based handover scenario after cell switch command</w:t>
                      </w:r>
                    </w:p>
                  </w:txbxContent>
                </v:textbox>
                <w10:wrap type="square"/>
              </v:shape>
            </w:pict>
          </mc:Fallback>
        </mc:AlternateContent>
      </w:r>
    </w:p>
    <w:p w14:paraId="63995475" w14:textId="77777777" w:rsidR="00197079" w:rsidRDefault="00DD2637" w:rsidP="008212A3">
      <w:pPr>
        <w:rPr>
          <w:lang w:val="en-GB" w:eastAsia="ko-KR"/>
        </w:rPr>
      </w:pPr>
      <w:r>
        <w:rPr>
          <w:lang w:val="en-GB" w:eastAsia="ko-KR"/>
        </w:rPr>
        <w:t xml:space="preserve">An open point in this agreement is </w:t>
      </w:r>
      <w:r w:rsidR="00443469">
        <w:rPr>
          <w:lang w:val="en-GB" w:eastAsia="ko-KR"/>
        </w:rPr>
        <w:t xml:space="preserve">the </w:t>
      </w:r>
      <w:r>
        <w:rPr>
          <w:lang w:val="en-GB" w:eastAsia="ko-KR"/>
        </w:rPr>
        <w:t xml:space="preserve">UE’s behaviour for beam indication in case RACH is triggered after cell switch. </w:t>
      </w:r>
      <w:r w:rsidR="00197079">
        <w:rPr>
          <w:lang w:val="en-GB" w:eastAsia="ko-KR"/>
        </w:rPr>
        <w:t>This was further discussed in RAN1#114b based on the following proposal which was not agreed:</w:t>
      </w:r>
    </w:p>
    <w:p w14:paraId="0A84B553" w14:textId="306B42B7" w:rsidR="00197079" w:rsidRDefault="00197079" w:rsidP="008212A3">
      <w:pPr>
        <w:rPr>
          <w:lang w:val="en-GB" w:eastAsia="ko-KR"/>
        </w:rPr>
      </w:pPr>
      <w:r>
        <w:rPr>
          <w:noProof/>
        </w:rPr>
        <mc:AlternateContent>
          <mc:Choice Requires="wps">
            <w:drawing>
              <wp:anchor distT="0" distB="0" distL="114300" distR="114300" simplePos="0" relativeHeight="251730944" behindDoc="0" locked="0" layoutInCell="1" allowOverlap="1" wp14:anchorId="1DEB2E90" wp14:editId="17B1D17C">
                <wp:simplePos x="0" y="0"/>
                <wp:positionH relativeFrom="column">
                  <wp:posOffset>0</wp:posOffset>
                </wp:positionH>
                <wp:positionV relativeFrom="paragraph">
                  <wp:posOffset>0</wp:posOffset>
                </wp:positionV>
                <wp:extent cx="1828800" cy="1828800"/>
                <wp:effectExtent l="0" t="0" r="24765" b="10160"/>
                <wp:wrapSquare wrapText="bothSides"/>
                <wp:docPr id="10" name="Text Box 10"/>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70FB04B0" w14:textId="77777777" w:rsidR="00197079" w:rsidRPr="00F55B3D" w:rsidRDefault="00197079" w:rsidP="00197079">
                            <w:r w:rsidRPr="00F55B3D">
                              <w:t>[FL Proposal 5-4-1a-v</w:t>
                            </w:r>
                            <w:r>
                              <w:t>5</w:t>
                            </w:r>
                            <w:r w:rsidRPr="00F55B3D">
                              <w:t>]</w:t>
                            </w:r>
                          </w:p>
                          <w:p w14:paraId="68EFC274" w14:textId="77777777" w:rsidR="00197079" w:rsidRPr="00BB73D7" w:rsidRDefault="00197079" w:rsidP="00197079">
                            <w:pPr>
                              <w:pStyle w:val="ListParagraph"/>
                              <w:numPr>
                                <w:ilvl w:val="0"/>
                                <w:numId w:val="19"/>
                              </w:numPr>
                              <w:snapToGrid w:val="0"/>
                              <w:spacing w:after="100" w:afterAutospacing="1"/>
                              <w:contextualSpacing w:val="0"/>
                              <w:jc w:val="both"/>
                            </w:pPr>
                            <w:r w:rsidRPr="00BB73D7">
                              <w:t xml:space="preserve">In Rel-18 LTM and when </w:t>
                            </w:r>
                            <w:r w:rsidRPr="00BB73D7">
                              <w:rPr>
                                <w:highlight w:val="yellow"/>
                              </w:rPr>
                              <w:t>TCI-state field</w:t>
                            </w:r>
                            <w:r w:rsidRPr="00BB73D7">
                              <w:t xml:space="preserve"> is included in the cell switch command, for the scenario where the UE needs to perform RACH-based LTM after receiving cell switch command,</w:t>
                            </w:r>
                          </w:p>
                          <w:p w14:paraId="5103D958" w14:textId="77777777" w:rsidR="00197079" w:rsidRPr="00BB73D7" w:rsidRDefault="00197079" w:rsidP="00197079">
                            <w:pPr>
                              <w:pStyle w:val="ListParagraph"/>
                              <w:numPr>
                                <w:ilvl w:val="1"/>
                                <w:numId w:val="19"/>
                              </w:numPr>
                              <w:snapToGrid w:val="0"/>
                              <w:spacing w:after="100" w:afterAutospacing="1"/>
                              <w:contextualSpacing w:val="0"/>
                              <w:jc w:val="both"/>
                            </w:pPr>
                            <w:r w:rsidRPr="00BB73D7">
                              <w:t xml:space="preserve">Opt.1: </w:t>
                            </w:r>
                            <w:r w:rsidRPr="00BB73D7">
                              <w:rPr>
                                <w:color w:val="000000"/>
                              </w:rPr>
                              <w:t>During and after RACH procedure until a new TCI state is indicated by the target cell</w:t>
                            </w:r>
                            <w:r w:rsidRPr="00BB73D7">
                              <w:rPr>
                                <w:rStyle w:val="contentpasted1"/>
                                <w:color w:val="000000"/>
                                <w:shd w:val="clear" w:color="auto" w:fill="FFFF00"/>
                              </w:rPr>
                              <w:t xml:space="preserve">, </w:t>
                            </w:r>
                            <w:r w:rsidRPr="00BB73D7">
                              <w:rPr>
                                <w:rStyle w:val="contentpasted1"/>
                                <w:color w:val="000000"/>
                                <w:highlight w:val="yellow"/>
                                <w:shd w:val="clear" w:color="auto" w:fill="FFFF00"/>
                              </w:rPr>
                              <w:t>a UE follows the indicated TCI-state in the cell switch</w:t>
                            </w:r>
                            <w:r w:rsidRPr="00BB73D7">
                              <w:rPr>
                                <w:rStyle w:val="apple-converted-space"/>
                                <w:color w:val="000000"/>
                                <w:highlight w:val="yellow"/>
                              </w:rPr>
                              <w:t> </w:t>
                            </w:r>
                            <w:r w:rsidRPr="00BB73D7">
                              <w:rPr>
                                <w:color w:val="000000"/>
                                <w:highlight w:val="yellow"/>
                              </w:rPr>
                              <w:t>command.</w:t>
                            </w:r>
                            <w:r w:rsidRPr="00BB73D7">
                              <w:t> </w:t>
                            </w:r>
                          </w:p>
                          <w:p w14:paraId="1BB5F2D1" w14:textId="77777777" w:rsidR="00197079" w:rsidRPr="00BB73D7" w:rsidRDefault="00197079" w:rsidP="00197079">
                            <w:pPr>
                              <w:pStyle w:val="ListParagraph"/>
                              <w:numPr>
                                <w:ilvl w:val="1"/>
                                <w:numId w:val="19"/>
                              </w:numPr>
                              <w:snapToGrid w:val="0"/>
                              <w:spacing w:after="100" w:afterAutospacing="1"/>
                              <w:contextualSpacing w:val="0"/>
                              <w:jc w:val="both"/>
                            </w:pPr>
                            <w:r w:rsidRPr="00BB73D7">
                              <w:t xml:space="preserve">Opt.2: </w:t>
                            </w:r>
                            <w:r w:rsidRPr="00BB73D7">
                              <w:rPr>
                                <w:color w:val="000000"/>
                              </w:rPr>
                              <w:t>During and after RACH procedure until a new TCI state is indicated by the target cell, a</w:t>
                            </w:r>
                            <w:r w:rsidRPr="00BB73D7">
                              <w:t xml:space="preserve"> </w:t>
                            </w:r>
                            <w:r w:rsidRPr="00BB73D7">
                              <w:rPr>
                                <w:rStyle w:val="contentpasted1"/>
                                <w:color w:val="000000"/>
                                <w:highlight w:val="green"/>
                                <w:shd w:val="clear" w:color="auto" w:fill="FFFF00"/>
                              </w:rPr>
                              <w:t xml:space="preserve">UE follows the SSB identified </w:t>
                            </w:r>
                            <w:r w:rsidRPr="00BB73D7">
                              <w:rPr>
                                <w:color w:val="000000"/>
                                <w:highlight w:val="green"/>
                              </w:rPr>
                              <w:t>during a recent RACH procedure.</w:t>
                            </w:r>
                            <w:r w:rsidRPr="00BB73D7">
                              <w:t> </w:t>
                            </w:r>
                          </w:p>
                          <w:p w14:paraId="2E30FA58" w14:textId="77777777" w:rsidR="00197079" w:rsidRDefault="00197079" w:rsidP="00197079">
                            <w:pPr>
                              <w:pStyle w:val="ListParagraph"/>
                              <w:numPr>
                                <w:ilvl w:val="1"/>
                                <w:numId w:val="19"/>
                              </w:numPr>
                              <w:snapToGrid w:val="0"/>
                              <w:spacing w:after="100" w:afterAutospacing="1"/>
                              <w:contextualSpacing w:val="0"/>
                              <w:jc w:val="both"/>
                            </w:pPr>
                            <w:r w:rsidRPr="00BB73D7">
                              <w:t xml:space="preserve">Opt.3: </w:t>
                            </w:r>
                          </w:p>
                          <w:p w14:paraId="2800C136" w14:textId="77777777" w:rsidR="00197079" w:rsidRPr="00BB73D7" w:rsidRDefault="00197079" w:rsidP="00197079">
                            <w:pPr>
                              <w:pStyle w:val="ListParagraph"/>
                              <w:numPr>
                                <w:ilvl w:val="2"/>
                                <w:numId w:val="19"/>
                              </w:numPr>
                              <w:snapToGrid w:val="0"/>
                              <w:spacing w:after="100" w:afterAutospacing="1"/>
                              <w:contextualSpacing w:val="0"/>
                              <w:jc w:val="both"/>
                            </w:pPr>
                            <w:r w:rsidRPr="00BB73D7">
                              <w:rPr>
                                <w:color w:val="000000"/>
                              </w:rPr>
                              <w:t xml:space="preserve">During RACH procedure, </w:t>
                            </w:r>
                            <w:r w:rsidRPr="00BB73D7">
                              <w:rPr>
                                <w:color w:val="000000"/>
                                <w:highlight w:val="green"/>
                              </w:rPr>
                              <w:t>a</w:t>
                            </w:r>
                            <w:r w:rsidRPr="00BB73D7">
                              <w:rPr>
                                <w:highlight w:val="green"/>
                              </w:rPr>
                              <w:t xml:space="preserve"> </w:t>
                            </w:r>
                            <w:r w:rsidRPr="00BB73D7">
                              <w:rPr>
                                <w:rStyle w:val="contentpasted1"/>
                                <w:color w:val="000000"/>
                                <w:highlight w:val="green"/>
                                <w:shd w:val="clear" w:color="auto" w:fill="FFFF00"/>
                              </w:rPr>
                              <w:t xml:space="preserve">UE follows the SSB identified </w:t>
                            </w:r>
                            <w:r w:rsidRPr="00BB73D7">
                              <w:rPr>
                                <w:color w:val="000000"/>
                                <w:highlight w:val="green"/>
                              </w:rPr>
                              <w:t>during a recent RACH procedure.</w:t>
                            </w:r>
                          </w:p>
                          <w:p w14:paraId="4000F3C8" w14:textId="77777777" w:rsidR="00197079" w:rsidRPr="00BB73D7" w:rsidRDefault="00197079" w:rsidP="00197079">
                            <w:pPr>
                              <w:pStyle w:val="ListParagraph"/>
                              <w:numPr>
                                <w:ilvl w:val="2"/>
                                <w:numId w:val="19"/>
                              </w:numPr>
                              <w:snapToGrid w:val="0"/>
                              <w:spacing w:after="100" w:afterAutospacing="1"/>
                              <w:contextualSpacing w:val="0"/>
                              <w:jc w:val="both"/>
                            </w:pPr>
                            <w:r w:rsidRPr="00BB73D7">
                              <w:rPr>
                                <w:color w:val="000000"/>
                              </w:rPr>
                              <w:t xml:space="preserve">After RACH procedure until a new TCI state is indicated by the target cell, </w:t>
                            </w:r>
                            <w:r w:rsidRPr="00BB73D7">
                              <w:rPr>
                                <w:rStyle w:val="contentpasted1"/>
                                <w:color w:val="000000"/>
                                <w:shd w:val="clear" w:color="auto" w:fill="FFFF00"/>
                              </w:rPr>
                              <w:t>a UE follows the indicated TCI-state in the cell switch</w:t>
                            </w:r>
                            <w:r w:rsidRPr="00BB73D7">
                              <w:rPr>
                                <w:rStyle w:val="apple-converted-space"/>
                                <w:color w:val="000000"/>
                              </w:rPr>
                              <w:t> </w:t>
                            </w:r>
                            <w:r w:rsidRPr="00BB73D7">
                              <w:rPr>
                                <w:color w:val="000000"/>
                                <w:highlight w:val="yellow"/>
                              </w:rPr>
                              <w:t>command</w:t>
                            </w:r>
                          </w:p>
                          <w:p w14:paraId="7F951E36" w14:textId="77777777" w:rsidR="00197079" w:rsidRPr="00BB73D7" w:rsidRDefault="00197079" w:rsidP="00197079">
                            <w:pPr>
                              <w:pStyle w:val="ListParagraph"/>
                              <w:numPr>
                                <w:ilvl w:val="1"/>
                                <w:numId w:val="19"/>
                              </w:numPr>
                              <w:snapToGrid w:val="0"/>
                              <w:spacing w:after="100" w:afterAutospacing="1"/>
                              <w:contextualSpacing w:val="0"/>
                              <w:jc w:val="both"/>
                            </w:pPr>
                            <w:r w:rsidRPr="00BB73D7">
                              <w:rPr>
                                <w:color w:val="000000"/>
                              </w:rPr>
                              <w:t xml:space="preserve">Opt.4: CFRA with Opt.1 and CBRA with Opt.2. </w:t>
                            </w:r>
                          </w:p>
                          <w:p w14:paraId="16B506AA" w14:textId="77777777" w:rsidR="00197079" w:rsidRDefault="00197079" w:rsidP="00197079">
                            <w:pPr>
                              <w:pStyle w:val="ListParagraph"/>
                              <w:numPr>
                                <w:ilvl w:val="1"/>
                                <w:numId w:val="19"/>
                              </w:numPr>
                              <w:snapToGrid w:val="0"/>
                              <w:spacing w:after="100" w:afterAutospacing="1"/>
                              <w:contextualSpacing w:val="0"/>
                              <w:jc w:val="both"/>
                            </w:pPr>
                            <w:r w:rsidRPr="00BB73D7">
                              <w:t xml:space="preserve">Opt.5: </w:t>
                            </w:r>
                          </w:p>
                          <w:p w14:paraId="39CD63C7" w14:textId="77777777" w:rsidR="00197079" w:rsidRPr="00BB73D7" w:rsidRDefault="00197079" w:rsidP="00197079">
                            <w:pPr>
                              <w:pStyle w:val="ListParagraph"/>
                              <w:numPr>
                                <w:ilvl w:val="2"/>
                                <w:numId w:val="19"/>
                              </w:numPr>
                              <w:snapToGrid w:val="0"/>
                              <w:spacing w:after="100" w:afterAutospacing="1"/>
                              <w:contextualSpacing w:val="0"/>
                              <w:jc w:val="both"/>
                            </w:pPr>
                            <w:r w:rsidRPr="00BB73D7">
                              <w:rPr>
                                <w:color w:val="000000"/>
                              </w:rPr>
                              <w:t xml:space="preserve">During RACH procedure, </w:t>
                            </w:r>
                            <w:r w:rsidRPr="00BB73D7">
                              <w:rPr>
                                <w:color w:val="000000"/>
                                <w:highlight w:val="cyan"/>
                              </w:rPr>
                              <w:t>a</w:t>
                            </w:r>
                            <w:r w:rsidRPr="00BB73D7">
                              <w:rPr>
                                <w:highlight w:val="cyan"/>
                              </w:rPr>
                              <w:t xml:space="preserve"> </w:t>
                            </w:r>
                            <w:r w:rsidRPr="00BB73D7">
                              <w:rPr>
                                <w:rStyle w:val="contentpasted1"/>
                                <w:color w:val="000000"/>
                                <w:highlight w:val="cyan"/>
                                <w:shd w:val="clear" w:color="auto" w:fill="FFFF00"/>
                              </w:rPr>
                              <w:t>UE follows the SSB of the indicated TCI-state in the cell switch</w:t>
                            </w:r>
                            <w:r w:rsidRPr="00BB73D7">
                              <w:rPr>
                                <w:rStyle w:val="apple-converted-space"/>
                                <w:color w:val="000000"/>
                                <w:highlight w:val="cyan"/>
                              </w:rPr>
                              <w:t> </w:t>
                            </w:r>
                            <w:r w:rsidRPr="00BB73D7">
                              <w:rPr>
                                <w:color w:val="000000"/>
                                <w:highlight w:val="cyan"/>
                              </w:rPr>
                              <w:t>command.</w:t>
                            </w:r>
                            <w:r w:rsidRPr="00BB73D7">
                              <w:rPr>
                                <w:color w:val="000000"/>
                              </w:rPr>
                              <w:t xml:space="preserve"> </w:t>
                            </w:r>
                          </w:p>
                          <w:p w14:paraId="17798FBA" w14:textId="77777777" w:rsidR="00197079" w:rsidRPr="00BB73D7" w:rsidRDefault="00197079" w:rsidP="00197079">
                            <w:pPr>
                              <w:pStyle w:val="ListParagraph"/>
                              <w:numPr>
                                <w:ilvl w:val="2"/>
                                <w:numId w:val="19"/>
                              </w:numPr>
                              <w:snapToGrid w:val="0"/>
                              <w:spacing w:after="100" w:afterAutospacing="1"/>
                              <w:contextualSpacing w:val="0"/>
                              <w:jc w:val="both"/>
                            </w:pPr>
                            <w:r w:rsidRPr="00BB73D7">
                              <w:rPr>
                                <w:color w:val="000000"/>
                              </w:rPr>
                              <w:t xml:space="preserve">After RACH procedure until a new TCI state is indicated by the target cell, </w:t>
                            </w:r>
                            <w:r w:rsidRPr="00BB73D7">
                              <w:rPr>
                                <w:rStyle w:val="contentpasted1"/>
                                <w:color w:val="000000"/>
                                <w:shd w:val="clear" w:color="auto" w:fill="FFFF00"/>
                              </w:rPr>
                              <w:t>a UE follows the indicated TCI-state in the cell switch</w:t>
                            </w:r>
                            <w:r w:rsidRPr="00BB73D7">
                              <w:rPr>
                                <w:rStyle w:val="apple-converted-space"/>
                                <w:color w:val="000000"/>
                              </w:rPr>
                              <w:t> </w:t>
                            </w:r>
                            <w:r w:rsidRPr="00BB73D7">
                              <w:rPr>
                                <w:color w:val="000000"/>
                                <w:highlight w:val="yellow"/>
                              </w:rPr>
                              <w:t>command</w:t>
                            </w:r>
                          </w:p>
                          <w:p w14:paraId="2D8BA285" w14:textId="77777777" w:rsidR="00197079" w:rsidRPr="00397AB2" w:rsidRDefault="00197079" w:rsidP="00197079">
                            <w:pPr>
                              <w:pStyle w:val="ListParagraph"/>
                              <w:numPr>
                                <w:ilvl w:val="1"/>
                                <w:numId w:val="19"/>
                              </w:numPr>
                              <w:snapToGrid w:val="0"/>
                              <w:spacing w:after="100" w:afterAutospacing="1"/>
                              <w:contextualSpacing w:val="0"/>
                              <w:jc w:val="both"/>
                            </w:pPr>
                            <w:r w:rsidRPr="00397AB2">
                              <w:t xml:space="preserve">Opt.6: </w:t>
                            </w:r>
                          </w:p>
                          <w:p w14:paraId="60E69AE3" w14:textId="77777777" w:rsidR="00197079" w:rsidRPr="00397AB2" w:rsidRDefault="00197079" w:rsidP="00197079">
                            <w:pPr>
                              <w:pStyle w:val="ListParagraph"/>
                              <w:numPr>
                                <w:ilvl w:val="2"/>
                                <w:numId w:val="19"/>
                              </w:numPr>
                              <w:snapToGrid w:val="0"/>
                              <w:spacing w:after="100" w:afterAutospacing="1"/>
                              <w:contextualSpacing w:val="0"/>
                              <w:jc w:val="both"/>
                            </w:pPr>
                            <w:r w:rsidRPr="00397AB2">
                              <w:rPr>
                                <w:color w:val="000000"/>
                              </w:rPr>
                              <w:t>Channel</w:t>
                            </w:r>
                            <w:r>
                              <w:rPr>
                                <w:color w:val="000000"/>
                              </w:rPr>
                              <w:t>s</w:t>
                            </w:r>
                            <w:r w:rsidRPr="00397AB2">
                              <w:rPr>
                                <w:color w:val="000000"/>
                              </w:rPr>
                              <w:t xml:space="preserve"> associate with RACH procedure, </w:t>
                            </w:r>
                            <w:r w:rsidRPr="00397AB2">
                              <w:rPr>
                                <w:color w:val="000000"/>
                                <w:highlight w:val="green"/>
                              </w:rPr>
                              <w:t>a</w:t>
                            </w:r>
                            <w:r w:rsidRPr="00397AB2">
                              <w:rPr>
                                <w:highlight w:val="green"/>
                              </w:rPr>
                              <w:t xml:space="preserve"> </w:t>
                            </w:r>
                            <w:r w:rsidRPr="00397AB2">
                              <w:rPr>
                                <w:rStyle w:val="contentpasted1"/>
                                <w:color w:val="000000"/>
                                <w:highlight w:val="green"/>
                                <w:shd w:val="clear" w:color="auto" w:fill="FFFF00"/>
                              </w:rPr>
                              <w:t xml:space="preserve">UE follows the SSB identified </w:t>
                            </w:r>
                            <w:r w:rsidRPr="00397AB2">
                              <w:rPr>
                                <w:color w:val="000000"/>
                                <w:highlight w:val="green"/>
                              </w:rPr>
                              <w:t>during a recent RACH procedure.</w:t>
                            </w:r>
                          </w:p>
                          <w:p w14:paraId="09D0D6C0" w14:textId="77777777" w:rsidR="00197079" w:rsidRPr="00647207" w:rsidRDefault="00197079" w:rsidP="00647207">
                            <w:pPr>
                              <w:pStyle w:val="ListParagraph"/>
                              <w:numPr>
                                <w:ilvl w:val="2"/>
                                <w:numId w:val="19"/>
                              </w:numPr>
                              <w:snapToGrid w:val="0"/>
                              <w:spacing w:after="100" w:afterAutospacing="1"/>
                              <w:jc w:val="both"/>
                              <w:rPr>
                                <w:color w:val="000000"/>
                              </w:rPr>
                            </w:pPr>
                            <w:r w:rsidRPr="00397AB2">
                              <w:rPr>
                                <w:color w:val="000000"/>
                              </w:rPr>
                              <w:t>Channel following indi</w:t>
                            </w:r>
                            <w:r>
                              <w:rPr>
                                <w:color w:val="000000"/>
                              </w:rPr>
                              <w:t>c</w:t>
                            </w:r>
                            <w:r w:rsidRPr="00397AB2">
                              <w:rPr>
                                <w:color w:val="000000"/>
                              </w:rPr>
                              <w:t xml:space="preserve">ated TCI states until a new TCI state is indicated by the target cell, </w:t>
                            </w:r>
                            <w:r w:rsidRPr="00397AB2">
                              <w:rPr>
                                <w:rStyle w:val="contentpasted1"/>
                                <w:color w:val="000000"/>
                                <w:shd w:val="clear" w:color="auto" w:fill="FFFF00"/>
                              </w:rPr>
                              <w:t>a UE follows the indicated TCI-state in the cell switch</w:t>
                            </w:r>
                            <w:r w:rsidRPr="00397AB2">
                              <w:rPr>
                                <w:rStyle w:val="apple-converted-space"/>
                                <w:color w:val="000000"/>
                              </w:rPr>
                              <w:t> </w:t>
                            </w:r>
                            <w:r w:rsidRPr="00397AB2">
                              <w:rPr>
                                <w:color w:val="000000"/>
                                <w:highlight w:val="yellow"/>
                              </w:rPr>
                              <w:t>command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DEB2E90" id="Text Box 10" o:spid="_x0000_s1038" type="#_x0000_t202" style="position:absolute;margin-left:0;margin-top:0;width:2in;height:2in;z-index:2517309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Iu8o5dZAgAAzgQAAA4AAAAAAAAAAAAAAAAALgIAAGRycy9lMm9Eb2MueG1sUEsBAi0A&#10;FAAGAAgAAAAhADZUTwHZAAAABQEAAA8AAAAAAAAAAAAAAAAAswQAAGRycy9kb3ducmV2LnhtbFBL&#10;BQYAAAAABAAEAPMAAAC5BQAAAAA=&#10;" fillcolor="#f2f2f2 [3052]" strokeweight=".5pt">
                <v:textbox style="mso-fit-shape-to-text:t">
                  <w:txbxContent>
                    <w:p w14:paraId="70FB04B0" w14:textId="77777777" w:rsidR="00197079" w:rsidRPr="00F55B3D" w:rsidRDefault="00197079" w:rsidP="00197079">
                      <w:r w:rsidRPr="00F55B3D">
                        <w:t>[FL Proposal 5-4-1a-v</w:t>
                      </w:r>
                      <w:r>
                        <w:t>5</w:t>
                      </w:r>
                      <w:r w:rsidRPr="00F55B3D">
                        <w:t>]</w:t>
                      </w:r>
                    </w:p>
                    <w:p w14:paraId="68EFC274" w14:textId="77777777" w:rsidR="00197079" w:rsidRPr="00BB73D7" w:rsidRDefault="00197079" w:rsidP="00197079">
                      <w:pPr>
                        <w:pStyle w:val="ListParagraph"/>
                        <w:numPr>
                          <w:ilvl w:val="0"/>
                          <w:numId w:val="19"/>
                        </w:numPr>
                        <w:snapToGrid w:val="0"/>
                        <w:spacing w:after="100" w:afterAutospacing="1"/>
                        <w:contextualSpacing w:val="0"/>
                        <w:jc w:val="both"/>
                      </w:pPr>
                      <w:r w:rsidRPr="00BB73D7">
                        <w:t xml:space="preserve">In Rel-18 LTM and when </w:t>
                      </w:r>
                      <w:r w:rsidRPr="00BB73D7">
                        <w:rPr>
                          <w:highlight w:val="yellow"/>
                        </w:rPr>
                        <w:t>TCI-state field</w:t>
                      </w:r>
                      <w:r w:rsidRPr="00BB73D7">
                        <w:t xml:space="preserve"> is included in the cell switch command, for the scenario where the UE needs to perform RACH-based LTM after receiving cell switch command,</w:t>
                      </w:r>
                    </w:p>
                    <w:p w14:paraId="5103D958" w14:textId="77777777" w:rsidR="00197079" w:rsidRPr="00BB73D7" w:rsidRDefault="00197079" w:rsidP="00197079">
                      <w:pPr>
                        <w:pStyle w:val="ListParagraph"/>
                        <w:numPr>
                          <w:ilvl w:val="1"/>
                          <w:numId w:val="19"/>
                        </w:numPr>
                        <w:snapToGrid w:val="0"/>
                        <w:spacing w:after="100" w:afterAutospacing="1"/>
                        <w:contextualSpacing w:val="0"/>
                        <w:jc w:val="both"/>
                      </w:pPr>
                      <w:r w:rsidRPr="00BB73D7">
                        <w:t xml:space="preserve">Opt.1: </w:t>
                      </w:r>
                      <w:r w:rsidRPr="00BB73D7">
                        <w:rPr>
                          <w:color w:val="000000"/>
                        </w:rPr>
                        <w:t>During and after RACH procedure until a new TCI state is indicated by the target cell</w:t>
                      </w:r>
                      <w:r w:rsidRPr="00BB73D7">
                        <w:rPr>
                          <w:rStyle w:val="contentpasted1"/>
                          <w:color w:val="000000"/>
                          <w:shd w:val="clear" w:color="auto" w:fill="FFFF00"/>
                        </w:rPr>
                        <w:t xml:space="preserve">, </w:t>
                      </w:r>
                      <w:r w:rsidRPr="00BB73D7">
                        <w:rPr>
                          <w:rStyle w:val="contentpasted1"/>
                          <w:color w:val="000000"/>
                          <w:highlight w:val="yellow"/>
                          <w:shd w:val="clear" w:color="auto" w:fill="FFFF00"/>
                        </w:rPr>
                        <w:t>a UE follows the indicated TCI-state in the cell switch</w:t>
                      </w:r>
                      <w:r w:rsidRPr="00BB73D7">
                        <w:rPr>
                          <w:rStyle w:val="apple-converted-space"/>
                          <w:color w:val="000000"/>
                          <w:highlight w:val="yellow"/>
                        </w:rPr>
                        <w:t> </w:t>
                      </w:r>
                      <w:r w:rsidRPr="00BB73D7">
                        <w:rPr>
                          <w:color w:val="000000"/>
                          <w:highlight w:val="yellow"/>
                        </w:rPr>
                        <w:t>command.</w:t>
                      </w:r>
                      <w:r w:rsidRPr="00BB73D7">
                        <w:t> </w:t>
                      </w:r>
                    </w:p>
                    <w:p w14:paraId="1BB5F2D1" w14:textId="77777777" w:rsidR="00197079" w:rsidRPr="00BB73D7" w:rsidRDefault="00197079" w:rsidP="00197079">
                      <w:pPr>
                        <w:pStyle w:val="ListParagraph"/>
                        <w:numPr>
                          <w:ilvl w:val="1"/>
                          <w:numId w:val="19"/>
                        </w:numPr>
                        <w:snapToGrid w:val="0"/>
                        <w:spacing w:after="100" w:afterAutospacing="1"/>
                        <w:contextualSpacing w:val="0"/>
                        <w:jc w:val="both"/>
                      </w:pPr>
                      <w:r w:rsidRPr="00BB73D7">
                        <w:t xml:space="preserve">Opt.2: </w:t>
                      </w:r>
                      <w:r w:rsidRPr="00BB73D7">
                        <w:rPr>
                          <w:color w:val="000000"/>
                        </w:rPr>
                        <w:t>During and after RACH procedure until a new TCI state is indicated by the target cell, a</w:t>
                      </w:r>
                      <w:r w:rsidRPr="00BB73D7">
                        <w:t xml:space="preserve"> </w:t>
                      </w:r>
                      <w:r w:rsidRPr="00BB73D7">
                        <w:rPr>
                          <w:rStyle w:val="contentpasted1"/>
                          <w:color w:val="000000"/>
                          <w:highlight w:val="green"/>
                          <w:shd w:val="clear" w:color="auto" w:fill="FFFF00"/>
                        </w:rPr>
                        <w:t xml:space="preserve">UE follows the SSB identified </w:t>
                      </w:r>
                      <w:r w:rsidRPr="00BB73D7">
                        <w:rPr>
                          <w:color w:val="000000"/>
                          <w:highlight w:val="green"/>
                        </w:rPr>
                        <w:t>during a recent RACH procedure.</w:t>
                      </w:r>
                      <w:r w:rsidRPr="00BB73D7">
                        <w:t> </w:t>
                      </w:r>
                    </w:p>
                    <w:p w14:paraId="2E30FA58" w14:textId="77777777" w:rsidR="00197079" w:rsidRDefault="00197079" w:rsidP="00197079">
                      <w:pPr>
                        <w:pStyle w:val="ListParagraph"/>
                        <w:numPr>
                          <w:ilvl w:val="1"/>
                          <w:numId w:val="19"/>
                        </w:numPr>
                        <w:snapToGrid w:val="0"/>
                        <w:spacing w:after="100" w:afterAutospacing="1"/>
                        <w:contextualSpacing w:val="0"/>
                        <w:jc w:val="both"/>
                      </w:pPr>
                      <w:r w:rsidRPr="00BB73D7">
                        <w:t xml:space="preserve">Opt.3: </w:t>
                      </w:r>
                    </w:p>
                    <w:p w14:paraId="2800C136" w14:textId="77777777" w:rsidR="00197079" w:rsidRPr="00BB73D7" w:rsidRDefault="00197079" w:rsidP="00197079">
                      <w:pPr>
                        <w:pStyle w:val="ListParagraph"/>
                        <w:numPr>
                          <w:ilvl w:val="2"/>
                          <w:numId w:val="19"/>
                        </w:numPr>
                        <w:snapToGrid w:val="0"/>
                        <w:spacing w:after="100" w:afterAutospacing="1"/>
                        <w:contextualSpacing w:val="0"/>
                        <w:jc w:val="both"/>
                      </w:pPr>
                      <w:r w:rsidRPr="00BB73D7">
                        <w:rPr>
                          <w:color w:val="000000"/>
                        </w:rPr>
                        <w:t xml:space="preserve">During RACH procedure, </w:t>
                      </w:r>
                      <w:r w:rsidRPr="00BB73D7">
                        <w:rPr>
                          <w:color w:val="000000"/>
                          <w:highlight w:val="green"/>
                        </w:rPr>
                        <w:t>a</w:t>
                      </w:r>
                      <w:r w:rsidRPr="00BB73D7">
                        <w:rPr>
                          <w:highlight w:val="green"/>
                        </w:rPr>
                        <w:t xml:space="preserve"> </w:t>
                      </w:r>
                      <w:r w:rsidRPr="00BB73D7">
                        <w:rPr>
                          <w:rStyle w:val="contentpasted1"/>
                          <w:color w:val="000000"/>
                          <w:highlight w:val="green"/>
                          <w:shd w:val="clear" w:color="auto" w:fill="FFFF00"/>
                        </w:rPr>
                        <w:t xml:space="preserve">UE follows the SSB identified </w:t>
                      </w:r>
                      <w:r w:rsidRPr="00BB73D7">
                        <w:rPr>
                          <w:color w:val="000000"/>
                          <w:highlight w:val="green"/>
                        </w:rPr>
                        <w:t>during a recent RACH procedure.</w:t>
                      </w:r>
                    </w:p>
                    <w:p w14:paraId="4000F3C8" w14:textId="77777777" w:rsidR="00197079" w:rsidRPr="00BB73D7" w:rsidRDefault="00197079" w:rsidP="00197079">
                      <w:pPr>
                        <w:pStyle w:val="ListParagraph"/>
                        <w:numPr>
                          <w:ilvl w:val="2"/>
                          <w:numId w:val="19"/>
                        </w:numPr>
                        <w:snapToGrid w:val="0"/>
                        <w:spacing w:after="100" w:afterAutospacing="1"/>
                        <w:contextualSpacing w:val="0"/>
                        <w:jc w:val="both"/>
                      </w:pPr>
                      <w:r w:rsidRPr="00BB73D7">
                        <w:rPr>
                          <w:color w:val="000000"/>
                        </w:rPr>
                        <w:t xml:space="preserve">After RACH procedure until a new TCI state is indicated by the target cell, </w:t>
                      </w:r>
                      <w:r w:rsidRPr="00BB73D7">
                        <w:rPr>
                          <w:rStyle w:val="contentpasted1"/>
                          <w:color w:val="000000"/>
                          <w:shd w:val="clear" w:color="auto" w:fill="FFFF00"/>
                        </w:rPr>
                        <w:t>a UE follows the indicated TCI-state in the cell switch</w:t>
                      </w:r>
                      <w:r w:rsidRPr="00BB73D7">
                        <w:rPr>
                          <w:rStyle w:val="apple-converted-space"/>
                          <w:color w:val="000000"/>
                        </w:rPr>
                        <w:t> </w:t>
                      </w:r>
                      <w:r w:rsidRPr="00BB73D7">
                        <w:rPr>
                          <w:color w:val="000000"/>
                          <w:highlight w:val="yellow"/>
                        </w:rPr>
                        <w:t>command</w:t>
                      </w:r>
                    </w:p>
                    <w:p w14:paraId="7F951E36" w14:textId="77777777" w:rsidR="00197079" w:rsidRPr="00BB73D7" w:rsidRDefault="00197079" w:rsidP="00197079">
                      <w:pPr>
                        <w:pStyle w:val="ListParagraph"/>
                        <w:numPr>
                          <w:ilvl w:val="1"/>
                          <w:numId w:val="19"/>
                        </w:numPr>
                        <w:snapToGrid w:val="0"/>
                        <w:spacing w:after="100" w:afterAutospacing="1"/>
                        <w:contextualSpacing w:val="0"/>
                        <w:jc w:val="both"/>
                      </w:pPr>
                      <w:r w:rsidRPr="00BB73D7">
                        <w:rPr>
                          <w:color w:val="000000"/>
                        </w:rPr>
                        <w:t xml:space="preserve">Opt.4: CFRA with Opt.1 and CBRA with Opt.2. </w:t>
                      </w:r>
                    </w:p>
                    <w:p w14:paraId="16B506AA" w14:textId="77777777" w:rsidR="00197079" w:rsidRDefault="00197079" w:rsidP="00197079">
                      <w:pPr>
                        <w:pStyle w:val="ListParagraph"/>
                        <w:numPr>
                          <w:ilvl w:val="1"/>
                          <w:numId w:val="19"/>
                        </w:numPr>
                        <w:snapToGrid w:val="0"/>
                        <w:spacing w:after="100" w:afterAutospacing="1"/>
                        <w:contextualSpacing w:val="0"/>
                        <w:jc w:val="both"/>
                      </w:pPr>
                      <w:r w:rsidRPr="00BB73D7">
                        <w:t xml:space="preserve">Opt.5: </w:t>
                      </w:r>
                    </w:p>
                    <w:p w14:paraId="39CD63C7" w14:textId="77777777" w:rsidR="00197079" w:rsidRPr="00BB73D7" w:rsidRDefault="00197079" w:rsidP="00197079">
                      <w:pPr>
                        <w:pStyle w:val="ListParagraph"/>
                        <w:numPr>
                          <w:ilvl w:val="2"/>
                          <w:numId w:val="19"/>
                        </w:numPr>
                        <w:snapToGrid w:val="0"/>
                        <w:spacing w:after="100" w:afterAutospacing="1"/>
                        <w:contextualSpacing w:val="0"/>
                        <w:jc w:val="both"/>
                      </w:pPr>
                      <w:r w:rsidRPr="00BB73D7">
                        <w:rPr>
                          <w:color w:val="000000"/>
                        </w:rPr>
                        <w:t xml:space="preserve">During RACH procedure, </w:t>
                      </w:r>
                      <w:r w:rsidRPr="00BB73D7">
                        <w:rPr>
                          <w:color w:val="000000"/>
                          <w:highlight w:val="cyan"/>
                        </w:rPr>
                        <w:t>a</w:t>
                      </w:r>
                      <w:r w:rsidRPr="00BB73D7">
                        <w:rPr>
                          <w:highlight w:val="cyan"/>
                        </w:rPr>
                        <w:t xml:space="preserve"> </w:t>
                      </w:r>
                      <w:r w:rsidRPr="00BB73D7">
                        <w:rPr>
                          <w:rStyle w:val="contentpasted1"/>
                          <w:color w:val="000000"/>
                          <w:highlight w:val="cyan"/>
                          <w:shd w:val="clear" w:color="auto" w:fill="FFFF00"/>
                        </w:rPr>
                        <w:t>UE follows the SSB of the indicated TCI-state in the cell switch</w:t>
                      </w:r>
                      <w:r w:rsidRPr="00BB73D7">
                        <w:rPr>
                          <w:rStyle w:val="apple-converted-space"/>
                          <w:color w:val="000000"/>
                          <w:highlight w:val="cyan"/>
                        </w:rPr>
                        <w:t> </w:t>
                      </w:r>
                      <w:r w:rsidRPr="00BB73D7">
                        <w:rPr>
                          <w:color w:val="000000"/>
                          <w:highlight w:val="cyan"/>
                        </w:rPr>
                        <w:t>command.</w:t>
                      </w:r>
                      <w:r w:rsidRPr="00BB73D7">
                        <w:rPr>
                          <w:color w:val="000000"/>
                        </w:rPr>
                        <w:t xml:space="preserve"> </w:t>
                      </w:r>
                    </w:p>
                    <w:p w14:paraId="17798FBA" w14:textId="77777777" w:rsidR="00197079" w:rsidRPr="00BB73D7" w:rsidRDefault="00197079" w:rsidP="00197079">
                      <w:pPr>
                        <w:pStyle w:val="ListParagraph"/>
                        <w:numPr>
                          <w:ilvl w:val="2"/>
                          <w:numId w:val="19"/>
                        </w:numPr>
                        <w:snapToGrid w:val="0"/>
                        <w:spacing w:after="100" w:afterAutospacing="1"/>
                        <w:contextualSpacing w:val="0"/>
                        <w:jc w:val="both"/>
                      </w:pPr>
                      <w:r w:rsidRPr="00BB73D7">
                        <w:rPr>
                          <w:color w:val="000000"/>
                        </w:rPr>
                        <w:t xml:space="preserve">After RACH procedure until a new TCI state is indicated by the target cell, </w:t>
                      </w:r>
                      <w:r w:rsidRPr="00BB73D7">
                        <w:rPr>
                          <w:rStyle w:val="contentpasted1"/>
                          <w:color w:val="000000"/>
                          <w:shd w:val="clear" w:color="auto" w:fill="FFFF00"/>
                        </w:rPr>
                        <w:t>a UE follows the indicated TCI-state in the cell switch</w:t>
                      </w:r>
                      <w:r w:rsidRPr="00BB73D7">
                        <w:rPr>
                          <w:rStyle w:val="apple-converted-space"/>
                          <w:color w:val="000000"/>
                        </w:rPr>
                        <w:t> </w:t>
                      </w:r>
                      <w:r w:rsidRPr="00BB73D7">
                        <w:rPr>
                          <w:color w:val="000000"/>
                          <w:highlight w:val="yellow"/>
                        </w:rPr>
                        <w:t>command</w:t>
                      </w:r>
                    </w:p>
                    <w:p w14:paraId="2D8BA285" w14:textId="77777777" w:rsidR="00197079" w:rsidRPr="00397AB2" w:rsidRDefault="00197079" w:rsidP="00197079">
                      <w:pPr>
                        <w:pStyle w:val="ListParagraph"/>
                        <w:numPr>
                          <w:ilvl w:val="1"/>
                          <w:numId w:val="19"/>
                        </w:numPr>
                        <w:snapToGrid w:val="0"/>
                        <w:spacing w:after="100" w:afterAutospacing="1"/>
                        <w:contextualSpacing w:val="0"/>
                        <w:jc w:val="both"/>
                      </w:pPr>
                      <w:r w:rsidRPr="00397AB2">
                        <w:t xml:space="preserve">Opt.6: </w:t>
                      </w:r>
                    </w:p>
                    <w:p w14:paraId="60E69AE3" w14:textId="77777777" w:rsidR="00197079" w:rsidRPr="00397AB2" w:rsidRDefault="00197079" w:rsidP="00197079">
                      <w:pPr>
                        <w:pStyle w:val="ListParagraph"/>
                        <w:numPr>
                          <w:ilvl w:val="2"/>
                          <w:numId w:val="19"/>
                        </w:numPr>
                        <w:snapToGrid w:val="0"/>
                        <w:spacing w:after="100" w:afterAutospacing="1"/>
                        <w:contextualSpacing w:val="0"/>
                        <w:jc w:val="both"/>
                      </w:pPr>
                      <w:r w:rsidRPr="00397AB2">
                        <w:rPr>
                          <w:color w:val="000000"/>
                        </w:rPr>
                        <w:t>Channel</w:t>
                      </w:r>
                      <w:r>
                        <w:rPr>
                          <w:color w:val="000000"/>
                        </w:rPr>
                        <w:t>s</w:t>
                      </w:r>
                      <w:r w:rsidRPr="00397AB2">
                        <w:rPr>
                          <w:color w:val="000000"/>
                        </w:rPr>
                        <w:t xml:space="preserve"> associate with RACH procedure, </w:t>
                      </w:r>
                      <w:r w:rsidRPr="00397AB2">
                        <w:rPr>
                          <w:color w:val="000000"/>
                          <w:highlight w:val="green"/>
                        </w:rPr>
                        <w:t>a</w:t>
                      </w:r>
                      <w:r w:rsidRPr="00397AB2">
                        <w:rPr>
                          <w:highlight w:val="green"/>
                        </w:rPr>
                        <w:t xml:space="preserve"> </w:t>
                      </w:r>
                      <w:r w:rsidRPr="00397AB2">
                        <w:rPr>
                          <w:rStyle w:val="contentpasted1"/>
                          <w:color w:val="000000"/>
                          <w:highlight w:val="green"/>
                          <w:shd w:val="clear" w:color="auto" w:fill="FFFF00"/>
                        </w:rPr>
                        <w:t xml:space="preserve">UE follows the SSB identified </w:t>
                      </w:r>
                      <w:r w:rsidRPr="00397AB2">
                        <w:rPr>
                          <w:color w:val="000000"/>
                          <w:highlight w:val="green"/>
                        </w:rPr>
                        <w:t>during a recent RACH procedure.</w:t>
                      </w:r>
                    </w:p>
                    <w:p w14:paraId="09D0D6C0" w14:textId="77777777" w:rsidR="00197079" w:rsidRPr="00647207" w:rsidRDefault="00197079" w:rsidP="00647207">
                      <w:pPr>
                        <w:pStyle w:val="ListParagraph"/>
                        <w:numPr>
                          <w:ilvl w:val="2"/>
                          <w:numId w:val="19"/>
                        </w:numPr>
                        <w:snapToGrid w:val="0"/>
                        <w:spacing w:after="100" w:afterAutospacing="1"/>
                        <w:jc w:val="both"/>
                        <w:rPr>
                          <w:color w:val="000000"/>
                        </w:rPr>
                      </w:pPr>
                      <w:r w:rsidRPr="00397AB2">
                        <w:rPr>
                          <w:color w:val="000000"/>
                        </w:rPr>
                        <w:t>Channel following indi</w:t>
                      </w:r>
                      <w:r>
                        <w:rPr>
                          <w:color w:val="000000"/>
                        </w:rPr>
                        <w:t>c</w:t>
                      </w:r>
                      <w:r w:rsidRPr="00397AB2">
                        <w:rPr>
                          <w:color w:val="000000"/>
                        </w:rPr>
                        <w:t xml:space="preserve">ated TCI states until a new TCI state is indicated by the target cell, </w:t>
                      </w:r>
                      <w:r w:rsidRPr="00397AB2">
                        <w:rPr>
                          <w:rStyle w:val="contentpasted1"/>
                          <w:color w:val="000000"/>
                          <w:shd w:val="clear" w:color="auto" w:fill="FFFF00"/>
                        </w:rPr>
                        <w:t>a UE follows the indicated TCI-state in the cell switch</w:t>
                      </w:r>
                      <w:r w:rsidRPr="00397AB2">
                        <w:rPr>
                          <w:rStyle w:val="apple-converted-space"/>
                          <w:color w:val="000000"/>
                        </w:rPr>
                        <w:t> </w:t>
                      </w:r>
                      <w:r w:rsidRPr="00397AB2">
                        <w:rPr>
                          <w:color w:val="000000"/>
                          <w:highlight w:val="yellow"/>
                        </w:rPr>
                        <w:t>command</w:t>
                      </w:r>
                    </w:p>
                  </w:txbxContent>
                </v:textbox>
                <w10:wrap type="square"/>
              </v:shape>
            </w:pict>
          </mc:Fallback>
        </mc:AlternateContent>
      </w:r>
    </w:p>
    <w:p w14:paraId="6044E86F" w14:textId="77777777" w:rsidR="00197079" w:rsidRDefault="00DD2637" w:rsidP="008212A3">
      <w:pPr>
        <w:rPr>
          <w:lang w:val="en-GB" w:eastAsia="ko-KR"/>
        </w:rPr>
      </w:pPr>
      <w:r>
        <w:rPr>
          <w:lang w:val="en-GB" w:eastAsia="ko-KR"/>
        </w:rPr>
        <w:lastRenderedPageBreak/>
        <w:t>First, it should be pointed out that triggering RACH after the cell switch command for LTM is not desirable as it increases the overall latency of the cell switch procedure.</w:t>
      </w:r>
      <w:r w:rsidR="00197079">
        <w:rPr>
          <w:lang w:val="en-GB" w:eastAsia="ko-KR"/>
        </w:rPr>
        <w:t xml:space="preserve"> We should also consider what type of RACH procedure is triggered:</w:t>
      </w:r>
    </w:p>
    <w:p w14:paraId="5B1218E7" w14:textId="452068BE" w:rsidR="00994041" w:rsidRDefault="00197079" w:rsidP="00197079">
      <w:pPr>
        <w:pStyle w:val="ListParagraph"/>
        <w:numPr>
          <w:ilvl w:val="0"/>
          <w:numId w:val="25"/>
        </w:numPr>
        <w:rPr>
          <w:lang w:val="en-GB" w:eastAsia="ko-KR"/>
        </w:rPr>
      </w:pPr>
      <w:r>
        <w:rPr>
          <w:lang w:val="en-GB" w:eastAsia="ko-KR"/>
        </w:rPr>
        <w:t xml:space="preserve">If CBRA access is triggered, the UE selects the SSB used to determine the PRACH transmission. For CBRA, the specifications define the rules for the QCL assumptions of the channels used in the PRACH procedure (e.g., RAR, </w:t>
      </w:r>
      <w:r w:rsidR="00994041">
        <w:rPr>
          <w:lang w:val="en-GB" w:eastAsia="ko-KR"/>
        </w:rPr>
        <w:t>message 3 and message 4). These rules should be followed.</w:t>
      </w:r>
    </w:p>
    <w:p w14:paraId="075F2309" w14:textId="0FF6A2D3" w:rsidR="0059600C" w:rsidRDefault="0059600C" w:rsidP="00197079">
      <w:pPr>
        <w:pStyle w:val="ListParagraph"/>
        <w:numPr>
          <w:ilvl w:val="0"/>
          <w:numId w:val="25"/>
        </w:numPr>
        <w:rPr>
          <w:lang w:val="en-GB" w:eastAsia="ko-KR"/>
        </w:rPr>
      </w:pPr>
      <w:r>
        <w:rPr>
          <w:lang w:val="en-GB" w:eastAsia="ko-KR"/>
        </w:rPr>
        <w:t>If CFRA access is triggered, with the SSB and preamble index for the PRACH transmission provided by higher layers, the rules for the QCL assumptions of the channels used in the PRACH procedure (e.g., RAR)</w:t>
      </w:r>
      <w:r w:rsidR="00AE36E4">
        <w:rPr>
          <w:lang w:val="en-GB" w:eastAsia="ko-KR"/>
        </w:rPr>
        <w:t>,</w:t>
      </w:r>
      <w:r>
        <w:rPr>
          <w:lang w:val="en-GB" w:eastAsia="ko-KR"/>
        </w:rPr>
        <w:t xml:space="preserve"> as defined in the specifications</w:t>
      </w:r>
      <w:r w:rsidR="00AE36E4">
        <w:rPr>
          <w:lang w:val="en-GB" w:eastAsia="ko-KR"/>
        </w:rPr>
        <w:t>,</w:t>
      </w:r>
      <w:r>
        <w:rPr>
          <w:lang w:val="en-GB" w:eastAsia="ko-KR"/>
        </w:rPr>
        <w:t xml:space="preserve"> are followed.</w:t>
      </w:r>
    </w:p>
    <w:p w14:paraId="71B00C62" w14:textId="77777777" w:rsidR="00994041" w:rsidRDefault="00994041" w:rsidP="00197079">
      <w:pPr>
        <w:pStyle w:val="ListParagraph"/>
        <w:numPr>
          <w:ilvl w:val="0"/>
          <w:numId w:val="25"/>
        </w:numPr>
        <w:rPr>
          <w:lang w:val="en-GB" w:eastAsia="ko-KR"/>
        </w:rPr>
      </w:pPr>
      <w:r>
        <w:rPr>
          <w:lang w:val="en-GB" w:eastAsia="ko-KR"/>
        </w:rPr>
        <w:t>If CFRA-based PDCCH is triggered, the PDCCH order can follow the TCI state indicated in the cell switch command. The QCL assumptions of other channels used in the PRACH procedure follow the rules defined in the specifications for channels associated with PDCCJ order.</w:t>
      </w:r>
    </w:p>
    <w:p w14:paraId="1F8122A9" w14:textId="63B21423" w:rsidR="00197079" w:rsidRPr="0086571C" w:rsidRDefault="0086571C" w:rsidP="00994041">
      <w:pPr>
        <w:rPr>
          <w:b/>
          <w:i/>
          <w:lang w:val="en-GB" w:eastAsia="ko-KR"/>
        </w:rPr>
      </w:pPr>
      <w:r w:rsidRPr="0086571C">
        <w:rPr>
          <w:b/>
          <w:i/>
          <w:lang w:val="en-GB" w:eastAsia="ko-KR"/>
        </w:rPr>
        <w:t>Observation 4: RAN1 should decide on the type of RACH procedure triggered after the cell switch command.</w:t>
      </w:r>
    </w:p>
    <w:p w14:paraId="09A1E020" w14:textId="4CCAA7DE" w:rsidR="008212A3" w:rsidRDefault="0086571C" w:rsidP="008212A3">
      <w:pPr>
        <w:rPr>
          <w:lang w:val="en-GB" w:eastAsia="ko-KR"/>
        </w:rPr>
      </w:pPr>
      <w:r>
        <w:rPr>
          <w:lang w:val="en-GB" w:eastAsia="ko-KR"/>
        </w:rPr>
        <w:t>For other channels not associated with the RACH procedure</w:t>
      </w:r>
      <w:r w:rsidR="00DD2637">
        <w:rPr>
          <w:lang w:val="en-GB" w:eastAsia="ko-KR"/>
        </w:rPr>
        <w:t>, the joint TCI state or the pair of TCI states in the cell switch command can be applied by the UE following LTM design. If in the course of the RACH procedure after cell switch command, a new beam is found, the normal mechanisms for beam activation and beam indication can be followed for that beam.</w:t>
      </w:r>
    </w:p>
    <w:p w14:paraId="5437D740" w14:textId="6C065077" w:rsidR="00DD2637" w:rsidRDefault="00DD2637" w:rsidP="008212A3">
      <w:pPr>
        <w:rPr>
          <w:b/>
          <w:i/>
          <w:lang w:val="en-GB" w:eastAsia="ko-KR"/>
        </w:rPr>
      </w:pPr>
      <w:r w:rsidRPr="00DD2637">
        <w:rPr>
          <w:b/>
          <w:i/>
          <w:lang w:val="en-GB" w:eastAsia="ko-KR"/>
        </w:rPr>
        <w:t xml:space="preserve">Proposal 18: </w:t>
      </w:r>
      <w:r w:rsidR="0086571C">
        <w:rPr>
          <w:b/>
          <w:i/>
          <w:lang w:val="en-GB" w:eastAsia="ko-KR"/>
        </w:rPr>
        <w:t>For channels associated with the RACH procedure, the UE follows the QCL rules defined in the specifications. For other channels, t</w:t>
      </w:r>
      <w:r w:rsidRPr="00DD2637">
        <w:rPr>
          <w:b/>
          <w:i/>
          <w:lang w:val="en-GB" w:eastAsia="ko-KR"/>
        </w:rPr>
        <w:t>he joint TCI state or the pair of</w:t>
      </w:r>
      <w:r w:rsidR="00443469">
        <w:rPr>
          <w:b/>
          <w:i/>
          <w:lang w:val="en-GB" w:eastAsia="ko-KR"/>
        </w:rPr>
        <w:t xml:space="preserve"> DL/UL</w:t>
      </w:r>
      <w:r w:rsidRPr="00DD2637">
        <w:rPr>
          <w:b/>
          <w:i/>
          <w:lang w:val="en-GB" w:eastAsia="ko-KR"/>
        </w:rPr>
        <w:t xml:space="preserve"> TCI states in the cell switch command </w:t>
      </w:r>
      <w:r>
        <w:rPr>
          <w:b/>
          <w:i/>
          <w:lang w:val="en-GB" w:eastAsia="ko-KR"/>
        </w:rPr>
        <w:t>are always</w:t>
      </w:r>
      <w:r w:rsidRPr="00DD2637">
        <w:rPr>
          <w:b/>
          <w:i/>
          <w:lang w:val="en-GB" w:eastAsia="ko-KR"/>
        </w:rPr>
        <w:t xml:space="preserve"> applied by the UE</w:t>
      </w:r>
      <w:r w:rsidR="0086571C">
        <w:rPr>
          <w:b/>
          <w:i/>
          <w:lang w:val="en-GB" w:eastAsia="ko-KR"/>
        </w:rPr>
        <w:t xml:space="preserve"> until a new TCI state is indicated to the UE.</w:t>
      </w:r>
    </w:p>
    <w:p w14:paraId="51A28851" w14:textId="77777777" w:rsidR="001A5760" w:rsidRPr="001A5760" w:rsidRDefault="001A5760" w:rsidP="008212A3">
      <w:pPr>
        <w:rPr>
          <w:lang w:val="en-GB" w:eastAsia="ko-KR"/>
        </w:rPr>
      </w:pPr>
    </w:p>
    <w:p w14:paraId="587BA10B" w14:textId="18DAC81E" w:rsidR="008F19D4" w:rsidRDefault="008F19D4" w:rsidP="00945BED">
      <w:pPr>
        <w:pStyle w:val="Heading1"/>
        <w:spacing w:before="0" w:after="60" w:line="288" w:lineRule="auto"/>
        <w:ind w:left="774" w:hangingChars="215" w:hanging="774"/>
        <w:jc w:val="both"/>
        <w:rPr>
          <w:rFonts w:ascii="Times New Roman" w:eastAsia="Batang" w:hAnsi="Times New Roman"/>
          <w:lang w:val="en-US" w:eastAsia="ko-KR"/>
        </w:rPr>
      </w:pPr>
      <w:r w:rsidRPr="00EE7300">
        <w:rPr>
          <w:rFonts w:ascii="Times New Roman" w:eastAsia="Batang" w:hAnsi="Times New Roman"/>
          <w:lang w:val="en-US" w:eastAsia="ko-KR"/>
        </w:rPr>
        <w:t>Conclusions</w:t>
      </w:r>
    </w:p>
    <w:p w14:paraId="1C3BF4C0" w14:textId="18287015" w:rsidR="009C0C2D" w:rsidRDefault="009C0C2D" w:rsidP="009C0C2D">
      <w:pPr>
        <w:rPr>
          <w:lang w:eastAsia="ko-KR"/>
        </w:rPr>
      </w:pPr>
      <w:r w:rsidRPr="00EE7300">
        <w:rPr>
          <w:lang w:eastAsia="ko-KR"/>
        </w:rPr>
        <w:t xml:space="preserve">The following </w:t>
      </w:r>
      <w:r w:rsidR="005C3B35">
        <w:rPr>
          <w:lang w:eastAsia="ko-KR"/>
        </w:rPr>
        <w:t>observation</w:t>
      </w:r>
      <w:r w:rsidR="000A1EE8">
        <w:rPr>
          <w:lang w:eastAsia="ko-KR"/>
        </w:rPr>
        <w:t>s</w:t>
      </w:r>
      <w:r w:rsidR="005C3B35">
        <w:rPr>
          <w:lang w:eastAsia="ko-KR"/>
        </w:rPr>
        <w:t xml:space="preserve"> and </w:t>
      </w:r>
      <w:r w:rsidRPr="00EE7300">
        <w:rPr>
          <w:lang w:eastAsia="ko-KR"/>
        </w:rPr>
        <w:t xml:space="preserve">proposals have been </w:t>
      </w:r>
      <w:r>
        <w:rPr>
          <w:lang w:eastAsia="ko-KR"/>
        </w:rPr>
        <w:t xml:space="preserve">made regarding </w:t>
      </w:r>
      <w:r w:rsidR="00A4247A">
        <w:rPr>
          <w:lang w:eastAsia="ko-KR"/>
        </w:rPr>
        <w:t>L1 enhancements to support L1/L2 mobility:</w:t>
      </w:r>
    </w:p>
    <w:p w14:paraId="156F8B37" w14:textId="77777777" w:rsidR="0086571C" w:rsidRPr="00A00762" w:rsidRDefault="0086571C" w:rsidP="0086571C">
      <w:pPr>
        <w:rPr>
          <w:b/>
          <w:i/>
          <w:lang w:val="en-GB" w:eastAsia="ko-KR"/>
        </w:rPr>
      </w:pPr>
      <w:r w:rsidRPr="00A00762">
        <w:rPr>
          <w:b/>
          <w:i/>
          <w:lang w:val="en-GB" w:eastAsia="ko-KR"/>
        </w:rPr>
        <w:t xml:space="preserve">Proposal 1: When the UE performs L1 LTM measurements, 1 CPU is occupied. </w:t>
      </w:r>
    </w:p>
    <w:p w14:paraId="7070B94E" w14:textId="77777777" w:rsidR="00CD6225" w:rsidRPr="002D6645" w:rsidRDefault="00CD6225" w:rsidP="00CD6225">
      <w:pPr>
        <w:rPr>
          <w:b/>
          <w:i/>
          <w:lang w:val="en-GB" w:eastAsia="ko-KR"/>
        </w:rPr>
      </w:pPr>
      <w:r w:rsidRPr="002D6645">
        <w:rPr>
          <w:b/>
          <w:i/>
          <w:lang w:val="en-GB" w:eastAsia="ko-KR"/>
        </w:rPr>
        <w:t>Proposal 2: No MAC CE activation of SSBs for L1-RSRP measurement for LTM.</w:t>
      </w:r>
    </w:p>
    <w:p w14:paraId="69EC115E" w14:textId="77777777" w:rsidR="00CD6225" w:rsidRPr="002D6645" w:rsidRDefault="00CD6225" w:rsidP="00CD6225">
      <w:pPr>
        <w:rPr>
          <w:b/>
          <w:i/>
          <w:lang w:val="en-GB" w:eastAsia="ko-KR"/>
        </w:rPr>
      </w:pPr>
      <w:r w:rsidRPr="002D6645">
        <w:rPr>
          <w:b/>
          <w:i/>
          <w:lang w:val="en-GB" w:eastAsia="ko-KR"/>
        </w:rPr>
        <w:t>Observation 1: No further enhancement is needed for reporting LTM CSI reports and legacy CSI reports.</w:t>
      </w:r>
    </w:p>
    <w:p w14:paraId="114553DC" w14:textId="77777777" w:rsidR="00CD6225" w:rsidRPr="006D52E8" w:rsidRDefault="00CD6225" w:rsidP="00CD6225">
      <w:pPr>
        <w:rPr>
          <w:b/>
          <w:i/>
          <w:lang w:val="en-GB" w:eastAsia="ko-KR"/>
        </w:rPr>
      </w:pPr>
      <w:r w:rsidRPr="006D52E8">
        <w:rPr>
          <w:b/>
          <w:i/>
          <w:lang w:val="en-GB" w:eastAsia="ko-KR"/>
        </w:rPr>
        <w:t>Observation 2: Rel-15 TCI/spatial relation framework doesn’t support beam indication for non-serving cells.</w:t>
      </w:r>
    </w:p>
    <w:p w14:paraId="2A3C7052" w14:textId="77777777" w:rsidR="00CD6225" w:rsidRDefault="00CD6225" w:rsidP="00CD6225">
      <w:pPr>
        <w:rPr>
          <w:b/>
          <w:i/>
          <w:lang w:val="en-GB" w:eastAsia="ko-KR"/>
        </w:rPr>
      </w:pPr>
      <w:r w:rsidRPr="006D52E8">
        <w:rPr>
          <w:b/>
          <w:i/>
          <w:lang w:val="en-GB" w:eastAsia="ko-KR"/>
        </w:rPr>
        <w:t xml:space="preserve">Proposal </w:t>
      </w:r>
      <w:r>
        <w:rPr>
          <w:b/>
          <w:i/>
          <w:lang w:val="en-GB" w:eastAsia="ko-KR"/>
        </w:rPr>
        <w:t>3</w:t>
      </w:r>
      <w:r w:rsidRPr="006D52E8">
        <w:rPr>
          <w:b/>
          <w:i/>
          <w:lang w:val="en-GB" w:eastAsia="ko-KR"/>
        </w:rPr>
        <w:t>: A pre-requisite for supporting Rel-18 LTM is the support of Rel-17 unified TCI state framework.</w:t>
      </w:r>
    </w:p>
    <w:p w14:paraId="5B1E7B98" w14:textId="77777777" w:rsidR="00CD6225" w:rsidRPr="0092026F" w:rsidRDefault="00CD6225" w:rsidP="00CD6225">
      <w:pPr>
        <w:rPr>
          <w:b/>
          <w:i/>
          <w:lang w:val="en-GB" w:eastAsia="ko-KR"/>
        </w:rPr>
      </w:pPr>
      <w:r w:rsidRPr="0092026F">
        <w:rPr>
          <w:b/>
          <w:i/>
          <w:lang w:val="en-GB" w:eastAsia="ko-KR"/>
        </w:rPr>
        <w:t xml:space="preserve">Proposal </w:t>
      </w:r>
      <w:r>
        <w:rPr>
          <w:b/>
          <w:i/>
          <w:lang w:val="en-GB" w:eastAsia="ko-KR"/>
        </w:rPr>
        <w:t>4</w:t>
      </w:r>
      <w:r w:rsidRPr="0092026F">
        <w:rPr>
          <w:b/>
          <w:i/>
          <w:lang w:val="en-GB" w:eastAsia="ko-KR"/>
        </w:rPr>
        <w:t>: for CORESETs associat</w:t>
      </w:r>
      <w:r>
        <w:rPr>
          <w:b/>
          <w:i/>
          <w:lang w:val="en-GB" w:eastAsia="ko-KR"/>
        </w:rPr>
        <w:t>ed with CSS set other than Type</w:t>
      </w:r>
      <w:r w:rsidRPr="0092026F">
        <w:rPr>
          <w:b/>
          <w:i/>
          <w:lang w:val="en-GB" w:eastAsia="ko-KR"/>
        </w:rPr>
        <w:t>3</w:t>
      </w:r>
      <w:r>
        <w:rPr>
          <w:b/>
          <w:i/>
          <w:lang w:val="en-GB" w:eastAsia="ko-KR"/>
        </w:rPr>
        <w:t>-PDCCH</w:t>
      </w:r>
      <w:r w:rsidRPr="0092026F">
        <w:rPr>
          <w:b/>
          <w:i/>
          <w:lang w:val="en-GB" w:eastAsia="ko-KR"/>
        </w:rPr>
        <w:t xml:space="preserve"> CSS set, after cell switch </w:t>
      </w:r>
      <w:r>
        <w:rPr>
          <w:b/>
          <w:i/>
          <w:lang w:val="en-GB" w:eastAsia="ko-KR"/>
        </w:rPr>
        <w:t>down-select</w:t>
      </w:r>
      <w:r w:rsidRPr="0092026F">
        <w:rPr>
          <w:b/>
          <w:i/>
          <w:lang w:val="en-GB" w:eastAsia="ko-KR"/>
        </w:rPr>
        <w:t xml:space="preserve"> the following options for the TCI state</w:t>
      </w:r>
      <w:r>
        <w:rPr>
          <w:b/>
          <w:i/>
          <w:lang w:val="en-GB" w:eastAsia="ko-KR"/>
        </w:rPr>
        <w:t xml:space="preserve"> indication</w:t>
      </w:r>
      <w:r w:rsidRPr="0092026F">
        <w:rPr>
          <w:b/>
          <w:i/>
          <w:lang w:val="en-GB" w:eastAsia="ko-KR"/>
        </w:rPr>
        <w:t>:</w:t>
      </w:r>
    </w:p>
    <w:p w14:paraId="3B784EA2" w14:textId="77777777" w:rsidR="00CD6225" w:rsidRPr="0092026F" w:rsidRDefault="00CD6225" w:rsidP="00CD6225">
      <w:pPr>
        <w:pStyle w:val="ListParagraph"/>
        <w:numPr>
          <w:ilvl w:val="0"/>
          <w:numId w:val="28"/>
        </w:numPr>
        <w:rPr>
          <w:b/>
          <w:i/>
          <w:lang w:val="en-GB" w:eastAsia="ko-KR"/>
        </w:rPr>
      </w:pPr>
      <w:r w:rsidRPr="0092026F">
        <w:rPr>
          <w:b/>
          <w:i/>
          <w:lang w:val="en-GB" w:eastAsia="ko-KR"/>
        </w:rPr>
        <w:t xml:space="preserve">The CORESETs associated with CSS set </w:t>
      </w:r>
      <w:r>
        <w:rPr>
          <w:b/>
          <w:i/>
          <w:lang w:val="en-GB" w:eastAsia="ko-KR"/>
        </w:rPr>
        <w:t>other than Type</w:t>
      </w:r>
      <w:r w:rsidRPr="0092026F">
        <w:rPr>
          <w:b/>
          <w:i/>
          <w:lang w:val="en-GB" w:eastAsia="ko-KR"/>
        </w:rPr>
        <w:t>3</w:t>
      </w:r>
      <w:r>
        <w:rPr>
          <w:b/>
          <w:i/>
          <w:lang w:val="en-GB" w:eastAsia="ko-KR"/>
        </w:rPr>
        <w:t>-PDCCH</w:t>
      </w:r>
      <w:r w:rsidRPr="0092026F">
        <w:rPr>
          <w:b/>
          <w:i/>
          <w:lang w:val="en-GB" w:eastAsia="ko-KR"/>
        </w:rPr>
        <w:t xml:space="preserve"> CSS</w:t>
      </w:r>
      <w:r>
        <w:rPr>
          <w:b/>
          <w:i/>
          <w:lang w:val="en-GB" w:eastAsia="ko-KR"/>
        </w:rPr>
        <w:t xml:space="preserve"> and CORESET with index 0</w:t>
      </w:r>
      <w:r w:rsidRPr="0092026F">
        <w:rPr>
          <w:b/>
          <w:i/>
          <w:lang w:val="en-GB" w:eastAsia="ko-KR"/>
        </w:rPr>
        <w:t xml:space="preserve"> set follo</w:t>
      </w:r>
      <w:r>
        <w:rPr>
          <w:b/>
          <w:i/>
          <w:lang w:val="en-GB" w:eastAsia="ko-KR"/>
        </w:rPr>
        <w:t>w the unified TCI state of the t</w:t>
      </w:r>
      <w:r w:rsidRPr="0092026F">
        <w:rPr>
          <w:b/>
          <w:i/>
          <w:lang w:val="en-GB" w:eastAsia="ko-KR"/>
        </w:rPr>
        <w:t>arget cell until configured a new TCI state.</w:t>
      </w:r>
    </w:p>
    <w:p w14:paraId="116D8395" w14:textId="77777777" w:rsidR="00CD6225" w:rsidRPr="0092026F" w:rsidRDefault="00CD6225" w:rsidP="00CD6225">
      <w:pPr>
        <w:pStyle w:val="ListParagraph"/>
        <w:numPr>
          <w:ilvl w:val="0"/>
          <w:numId w:val="28"/>
        </w:numPr>
        <w:rPr>
          <w:b/>
          <w:i/>
          <w:lang w:val="en-GB" w:eastAsia="ko-KR"/>
        </w:rPr>
      </w:pPr>
      <w:r w:rsidRPr="0092026F">
        <w:rPr>
          <w:b/>
          <w:i/>
          <w:lang w:val="en-GB" w:eastAsia="ko-KR"/>
        </w:rPr>
        <w:t>An additional TCI state is signalled in the cell switch command for the CORESETs associat</w:t>
      </w:r>
      <w:r>
        <w:rPr>
          <w:b/>
          <w:i/>
          <w:lang w:val="en-GB" w:eastAsia="ko-KR"/>
        </w:rPr>
        <w:t>ed with CSS set other than Type</w:t>
      </w:r>
      <w:r w:rsidRPr="0092026F">
        <w:rPr>
          <w:b/>
          <w:i/>
          <w:lang w:val="en-GB" w:eastAsia="ko-KR"/>
        </w:rPr>
        <w:t>3</w:t>
      </w:r>
      <w:r>
        <w:rPr>
          <w:b/>
          <w:i/>
          <w:lang w:val="en-GB" w:eastAsia="ko-KR"/>
        </w:rPr>
        <w:t>-PDCCH</w:t>
      </w:r>
      <w:r w:rsidRPr="0092026F">
        <w:rPr>
          <w:b/>
          <w:i/>
          <w:lang w:val="en-GB" w:eastAsia="ko-KR"/>
        </w:rPr>
        <w:t xml:space="preserve"> CSS set</w:t>
      </w:r>
      <w:r>
        <w:rPr>
          <w:b/>
          <w:i/>
          <w:lang w:val="en-GB" w:eastAsia="ko-KR"/>
        </w:rPr>
        <w:t xml:space="preserve"> </w:t>
      </w:r>
      <w:r w:rsidRPr="00821DB2">
        <w:rPr>
          <w:b/>
          <w:i/>
          <w:lang w:val="en-GB" w:eastAsia="ko-KR"/>
        </w:rPr>
        <w:t>and CORESET with index 0</w:t>
      </w:r>
      <w:r w:rsidRPr="0092026F">
        <w:rPr>
          <w:b/>
          <w:i/>
          <w:lang w:val="en-GB" w:eastAsia="ko-KR"/>
        </w:rPr>
        <w:t>.</w:t>
      </w:r>
    </w:p>
    <w:p w14:paraId="30EDCD75" w14:textId="7C2E528C" w:rsidR="00CD6225" w:rsidRPr="003B2FEC" w:rsidRDefault="00CD6225" w:rsidP="00CD6225">
      <w:pPr>
        <w:rPr>
          <w:b/>
          <w:i/>
          <w:lang w:val="en-GB" w:eastAsia="ko-KR"/>
        </w:rPr>
      </w:pPr>
      <w:r w:rsidRPr="003B2FEC">
        <w:rPr>
          <w:b/>
          <w:i/>
          <w:lang w:val="en-GB" w:eastAsia="ko-KR"/>
        </w:rPr>
        <w:t xml:space="preserve">Observation 3: A UE can infer the type of TCI state (joint or separate) </w:t>
      </w:r>
      <w:r>
        <w:rPr>
          <w:b/>
          <w:i/>
          <w:lang w:val="en-GB" w:eastAsia="ko-KR"/>
        </w:rPr>
        <w:t>from the number of TCI states included in the cell switch command or the configuration of LTM UL TCI states.</w:t>
      </w:r>
    </w:p>
    <w:p w14:paraId="32E6A92E" w14:textId="2435342C" w:rsidR="00CD6225" w:rsidRPr="003C0B23" w:rsidRDefault="00CD6225" w:rsidP="00CD6225">
      <w:pPr>
        <w:snapToGrid w:val="0"/>
        <w:spacing w:after="100" w:afterAutospacing="1"/>
        <w:jc w:val="both"/>
        <w:rPr>
          <w:b/>
          <w:i/>
        </w:rPr>
      </w:pPr>
      <w:r w:rsidRPr="003C0B23">
        <w:rPr>
          <w:b/>
          <w:i/>
        </w:rPr>
        <w:t xml:space="preserve">Proposal 5: Activation of </w:t>
      </w:r>
      <w:r w:rsidR="00A02DB4">
        <w:rPr>
          <w:b/>
          <w:i/>
        </w:rPr>
        <w:t xml:space="preserve">LTM </w:t>
      </w:r>
      <w:r w:rsidRPr="003C0B23">
        <w:rPr>
          <w:b/>
          <w:i/>
        </w:rPr>
        <w:t>TCI states on candidate cells doesn’t impact activated TCI states of the serving cell.</w:t>
      </w:r>
    </w:p>
    <w:p w14:paraId="55F51144" w14:textId="77777777" w:rsidR="00CD6225" w:rsidRPr="00750645" w:rsidRDefault="00CD6225" w:rsidP="00CD6225">
      <w:pPr>
        <w:snapToGrid w:val="0"/>
        <w:spacing w:after="100" w:afterAutospacing="1"/>
        <w:jc w:val="both"/>
        <w:rPr>
          <w:b/>
          <w:i/>
        </w:rPr>
      </w:pPr>
      <w:r w:rsidRPr="00750645">
        <w:rPr>
          <w:b/>
          <w:i/>
        </w:rPr>
        <w:t>Proposal 6: Discuss the maximum number of activated TCI states across serving and candidate LTM cells and/or maximum number of activated TCI states across candidate LTM cells in UE features.</w:t>
      </w:r>
    </w:p>
    <w:p w14:paraId="5D93C9CF" w14:textId="22DA9859" w:rsidR="00CD6225" w:rsidRPr="00750645" w:rsidRDefault="00CD6225" w:rsidP="00CD6225">
      <w:pPr>
        <w:snapToGrid w:val="0"/>
        <w:spacing w:after="100" w:afterAutospacing="1"/>
        <w:jc w:val="both"/>
        <w:rPr>
          <w:b/>
          <w:i/>
        </w:rPr>
      </w:pPr>
      <w:r w:rsidRPr="00750645">
        <w:rPr>
          <w:b/>
          <w:i/>
        </w:rPr>
        <w:t>Proposal 7: After indicating one or a pair of TCI states</w:t>
      </w:r>
      <w:r w:rsidR="006C0F91">
        <w:rPr>
          <w:b/>
          <w:i/>
        </w:rPr>
        <w:t>, from the LTM TCI state pool of the target cell,</w:t>
      </w:r>
      <w:r w:rsidRPr="00750645">
        <w:rPr>
          <w:b/>
          <w:i/>
        </w:rPr>
        <w:t xml:space="preserve"> in the cell switch command, the activated TCI states of the serving cell can be deactivated.</w:t>
      </w:r>
    </w:p>
    <w:p w14:paraId="09B1F14E" w14:textId="2809E12F" w:rsidR="00CD6225" w:rsidRPr="00795318" w:rsidRDefault="00CD6225" w:rsidP="00CD6225">
      <w:pPr>
        <w:snapToGrid w:val="0"/>
        <w:spacing w:after="100" w:afterAutospacing="1"/>
        <w:jc w:val="both"/>
        <w:rPr>
          <w:b/>
          <w:i/>
        </w:rPr>
      </w:pPr>
      <w:r w:rsidRPr="00795318">
        <w:rPr>
          <w:b/>
          <w:i/>
        </w:rPr>
        <w:t xml:space="preserve">Proposal 8: After the cell switch command, the activated LTM TCI states of the candidate cell (the new serving cell) become the activated TCI states of the new serving cell and </w:t>
      </w:r>
      <w:r w:rsidR="00840B6A">
        <w:rPr>
          <w:b/>
          <w:i/>
        </w:rPr>
        <w:t xml:space="preserve">can </w:t>
      </w:r>
      <w:r w:rsidRPr="00795318">
        <w:rPr>
          <w:b/>
          <w:i/>
        </w:rPr>
        <w:t>be indicated to the UE until a new subset of TCI states is activated.</w:t>
      </w:r>
    </w:p>
    <w:p w14:paraId="32054890" w14:textId="77777777" w:rsidR="00CD6225" w:rsidRDefault="00CD6225" w:rsidP="00CD6225">
      <w:pPr>
        <w:snapToGrid w:val="0"/>
        <w:spacing w:after="100" w:afterAutospacing="1"/>
        <w:jc w:val="both"/>
        <w:rPr>
          <w:b/>
          <w:i/>
        </w:rPr>
      </w:pPr>
      <w:r w:rsidRPr="00ED17B1">
        <w:rPr>
          <w:b/>
          <w:i/>
        </w:rPr>
        <w:lastRenderedPageBreak/>
        <w:t xml:space="preserve">Proposal 9: After the cell switch command and after a MAC CE activating TCI states on the new serving cell, </w:t>
      </w:r>
      <w:r>
        <w:rPr>
          <w:b/>
          <w:i/>
        </w:rPr>
        <w:t>the activated LTM TCI states become deactivated.</w:t>
      </w:r>
    </w:p>
    <w:p w14:paraId="7D4899A4" w14:textId="77777777" w:rsidR="00CD6225" w:rsidRPr="00ED17B1" w:rsidRDefault="00CD6225" w:rsidP="00CD6225">
      <w:pPr>
        <w:snapToGrid w:val="0"/>
        <w:spacing w:after="100" w:afterAutospacing="1"/>
        <w:jc w:val="both"/>
        <w:rPr>
          <w:b/>
          <w:i/>
        </w:rPr>
      </w:pPr>
      <w:r w:rsidRPr="00ED17B1">
        <w:rPr>
          <w:b/>
          <w:i/>
        </w:rPr>
        <w:t>Proposal 10: When a cell switch command inc</w:t>
      </w:r>
      <w:r>
        <w:rPr>
          <w:b/>
          <w:i/>
        </w:rPr>
        <w:t>l</w:t>
      </w:r>
      <w:r w:rsidRPr="00ED17B1">
        <w:rPr>
          <w:b/>
          <w:i/>
        </w:rPr>
        <w:t>udes a joint TCI state</w:t>
      </w:r>
      <w:r>
        <w:rPr>
          <w:b/>
          <w:i/>
        </w:rPr>
        <w:t xml:space="preserve"> or </w:t>
      </w:r>
      <w:r w:rsidRPr="00ED17B1">
        <w:rPr>
          <w:b/>
          <w:i/>
        </w:rPr>
        <w:t>a pair of DL/UL TCI states for the candidate cell, the activated TCI states of the serving cell become deactivated.</w:t>
      </w:r>
    </w:p>
    <w:p w14:paraId="3DE170AB" w14:textId="020058CA" w:rsidR="00CD6225" w:rsidRDefault="00CD6225" w:rsidP="00CD6225">
      <w:pPr>
        <w:snapToGrid w:val="0"/>
        <w:spacing w:after="100" w:afterAutospacing="1"/>
        <w:jc w:val="both"/>
        <w:rPr>
          <w:b/>
          <w:i/>
        </w:rPr>
      </w:pPr>
      <w:r w:rsidRPr="00FF2D54">
        <w:rPr>
          <w:b/>
          <w:i/>
        </w:rPr>
        <w:t xml:space="preserve">Proposal 11: </w:t>
      </w:r>
      <w:r w:rsidRPr="00ED17B1">
        <w:rPr>
          <w:b/>
          <w:i/>
        </w:rPr>
        <w:t>After the cell switch command</w:t>
      </w:r>
      <w:r>
        <w:rPr>
          <w:b/>
          <w:i/>
        </w:rPr>
        <w:t xml:space="preserve">, the UE continues to use the TCI state(s) of the MAC CE command until </w:t>
      </w:r>
      <w:r w:rsidRPr="00ED17B1">
        <w:rPr>
          <w:b/>
          <w:i/>
        </w:rPr>
        <w:t>a MAC CE activating TCI states on the new serving cell,</w:t>
      </w:r>
      <w:r>
        <w:rPr>
          <w:b/>
          <w:i/>
        </w:rPr>
        <w:t xml:space="preserve"> and a new TCI state</w:t>
      </w:r>
      <w:r w:rsidR="00E4079A">
        <w:rPr>
          <w:b/>
          <w:i/>
        </w:rPr>
        <w:t>(</w:t>
      </w:r>
      <w:r>
        <w:rPr>
          <w:b/>
          <w:i/>
        </w:rPr>
        <w:t>s</w:t>
      </w:r>
      <w:bookmarkStart w:id="4" w:name="_GoBack"/>
      <w:r w:rsidR="00E4079A">
        <w:rPr>
          <w:b/>
          <w:i/>
        </w:rPr>
        <w:t>)</w:t>
      </w:r>
      <w:bookmarkEnd w:id="4"/>
      <w:r>
        <w:rPr>
          <w:b/>
          <w:i/>
        </w:rPr>
        <w:t xml:space="preserve"> is indicated to the UE from the activated TCI states.</w:t>
      </w:r>
    </w:p>
    <w:p w14:paraId="14950097" w14:textId="77777777" w:rsidR="00CD6225" w:rsidRPr="00877908" w:rsidRDefault="00CD6225" w:rsidP="00CD6225">
      <w:pPr>
        <w:snapToGrid w:val="0"/>
        <w:spacing w:after="100" w:afterAutospacing="1"/>
        <w:jc w:val="both"/>
        <w:rPr>
          <w:b/>
          <w:i/>
        </w:rPr>
      </w:pPr>
      <w:r w:rsidRPr="00877908">
        <w:rPr>
          <w:b/>
          <w:i/>
        </w:rPr>
        <w:t>Proposal 12: For multi-cell operation in LTM consider the following:</w:t>
      </w:r>
    </w:p>
    <w:p w14:paraId="334467BD" w14:textId="77777777" w:rsidR="00CD6225" w:rsidRPr="00877908" w:rsidRDefault="00CD6225" w:rsidP="00CD6225">
      <w:pPr>
        <w:pStyle w:val="ListParagraph"/>
        <w:numPr>
          <w:ilvl w:val="0"/>
          <w:numId w:val="25"/>
        </w:numPr>
        <w:snapToGrid w:val="0"/>
        <w:spacing w:after="100" w:afterAutospacing="1"/>
        <w:jc w:val="both"/>
        <w:rPr>
          <w:b/>
          <w:i/>
        </w:rPr>
      </w:pPr>
      <w:r w:rsidRPr="00877908">
        <w:rPr>
          <w:b/>
          <w:i/>
        </w:rPr>
        <w:t>List(s) (up to 4) of cells that follow the indicated TCI state for the candidate cell is included in the LTM candidate cell configuration.</w:t>
      </w:r>
    </w:p>
    <w:p w14:paraId="624C910E" w14:textId="77777777" w:rsidR="00CD6225" w:rsidRPr="00877908" w:rsidRDefault="00CD6225" w:rsidP="00CD6225">
      <w:pPr>
        <w:pStyle w:val="ListParagraph"/>
        <w:numPr>
          <w:ilvl w:val="0"/>
          <w:numId w:val="25"/>
        </w:numPr>
        <w:snapToGrid w:val="0"/>
        <w:spacing w:after="100" w:afterAutospacing="1"/>
        <w:jc w:val="both"/>
        <w:rPr>
          <w:b/>
          <w:i/>
        </w:rPr>
      </w:pPr>
      <w:r w:rsidRPr="00877908">
        <w:rPr>
          <w:b/>
          <w:i/>
        </w:rPr>
        <w:t>The cell switch command can include a flag indicating whether to apply the indicated TCI state(s) in the cell switch command to the candidate Pcell only or to additional cells as determined by the configured list(s) of cells applying the indicated TCI state.</w:t>
      </w:r>
    </w:p>
    <w:p w14:paraId="60EBA01D" w14:textId="7BF9D8B4" w:rsidR="00CD6225" w:rsidRPr="00DF0DCF" w:rsidRDefault="00CD6225" w:rsidP="00CD6225">
      <w:pPr>
        <w:snapToGrid w:val="0"/>
        <w:spacing w:after="100" w:afterAutospacing="1"/>
        <w:jc w:val="both"/>
        <w:rPr>
          <w:b/>
          <w:i/>
        </w:rPr>
      </w:pPr>
      <w:r w:rsidRPr="00DF0DCF">
        <w:rPr>
          <w:b/>
          <w:i/>
        </w:rPr>
        <w:t xml:space="preserve">Proposal 13: When the TCI state has been activated before, the cell switch command the beam application time is </w:t>
      </w:r>
      <m:oMath>
        <m:sSubSup>
          <m:sSubSupPr>
            <m:ctrlPr>
              <w:rPr>
                <w:rFonts w:ascii="Cambria Math" w:hAnsi="Cambria Math"/>
                <w:b/>
                <w:i/>
                <w:iCs/>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oMath>
      <w:r w:rsidRPr="00DF0DCF">
        <w:rPr>
          <w:b/>
          <w:i/>
          <w:iCs/>
        </w:rPr>
        <w:t>. When the TCI state is activated in the cell switch command. The beam activation time is determine</w:t>
      </w:r>
      <w:r>
        <w:rPr>
          <w:b/>
          <w:i/>
          <w:iCs/>
        </w:rPr>
        <w:t>d</w:t>
      </w:r>
      <w:r w:rsidRPr="00DF0DCF">
        <w:rPr>
          <w:b/>
          <w:i/>
          <w:iCs/>
        </w:rPr>
        <w:t xml:space="preserve"> </w:t>
      </w:r>
      <w:r w:rsidR="00197079">
        <w:rPr>
          <w:b/>
          <w:i/>
          <w:iCs/>
        </w:rPr>
        <w:t>following</w:t>
      </w:r>
      <w:r w:rsidRPr="00DF0DCF">
        <w:rPr>
          <w:b/>
          <w:i/>
          <w:iCs/>
        </w:rPr>
        <w:t xml:space="preserve"> RAN4</w:t>
      </w:r>
      <w:r w:rsidR="00197079">
        <w:rPr>
          <w:b/>
          <w:i/>
          <w:iCs/>
        </w:rPr>
        <w:t xml:space="preserve"> rules</w:t>
      </w:r>
      <w:r w:rsidRPr="00DF0DCF">
        <w:rPr>
          <w:b/>
          <w:i/>
          <w:iCs/>
        </w:rPr>
        <w:t>.</w:t>
      </w:r>
    </w:p>
    <w:p w14:paraId="4A6A706C" w14:textId="77777777" w:rsidR="00CD6225" w:rsidRDefault="00CD6225" w:rsidP="00CD6225">
      <w:pPr>
        <w:snapToGrid w:val="0"/>
        <w:spacing w:after="100" w:afterAutospacing="1"/>
        <w:jc w:val="both"/>
      </w:pPr>
      <w:r w:rsidRPr="00DF0DCF">
        <w:rPr>
          <w:b/>
          <w:i/>
        </w:rPr>
        <w:t>Proposal 14: The beam application time is independent of the sub-carrier spacing of the channel used for the cell switch command and of the channels or signals to which the beam indication is being applied</w:t>
      </w:r>
      <w:r>
        <w:t>.</w:t>
      </w:r>
    </w:p>
    <w:p w14:paraId="237D147E" w14:textId="77777777" w:rsidR="00CD6225" w:rsidRPr="00294C0C" w:rsidRDefault="00CD6225" w:rsidP="00CD6225">
      <w:pPr>
        <w:snapToGrid w:val="0"/>
        <w:spacing w:after="100" w:afterAutospacing="1"/>
        <w:jc w:val="both"/>
        <w:rPr>
          <w:b/>
          <w:i/>
        </w:rPr>
      </w:pPr>
      <w:r w:rsidRPr="00294C0C">
        <w:rPr>
          <w:b/>
          <w:i/>
        </w:rPr>
        <w:t xml:space="preserve">Proposal 15: </w:t>
      </w:r>
      <w:r>
        <w:rPr>
          <w:b/>
          <w:i/>
        </w:rPr>
        <w:t>I</w:t>
      </w:r>
      <w:r w:rsidRPr="00294C0C">
        <w:rPr>
          <w:b/>
          <w:i/>
        </w:rPr>
        <w:t>f a UE supports TRS as a source RS of an LTM TCI state for a candidate cell,</w:t>
      </w:r>
      <w:r>
        <w:rPr>
          <w:b/>
          <w:i/>
        </w:rPr>
        <w:t xml:space="preserve"> a NZP-CSI-RS-resource can be configured with </w:t>
      </w:r>
      <w:r w:rsidRPr="00294C0C">
        <w:rPr>
          <w:b/>
          <w:i/>
        </w:rPr>
        <w:t>qcl-Info</w:t>
      </w:r>
      <w:r>
        <w:rPr>
          <w:b/>
          <w:i/>
        </w:rPr>
        <w:t xml:space="preserve">PeriodicCSI-RS referring to a LTM TCI state ID of a candidate cell. </w:t>
      </w:r>
    </w:p>
    <w:p w14:paraId="081E6C31" w14:textId="77777777" w:rsidR="00CD6225" w:rsidRPr="00F72DC3" w:rsidRDefault="00CD6225" w:rsidP="00CD6225">
      <w:pPr>
        <w:rPr>
          <w:lang w:val="en-GB" w:eastAsia="ko-KR"/>
        </w:rPr>
      </w:pPr>
      <w:r w:rsidRPr="00D01D94">
        <w:rPr>
          <w:b/>
          <w:i/>
          <w:lang w:val="en-GB"/>
        </w:rPr>
        <w:t xml:space="preserve">Proposal </w:t>
      </w:r>
      <w:r>
        <w:rPr>
          <w:b/>
          <w:i/>
          <w:lang w:val="en-GB"/>
        </w:rPr>
        <w:t>16</w:t>
      </w:r>
      <w:r w:rsidRPr="00D01D94">
        <w:rPr>
          <w:b/>
          <w:i/>
          <w:lang w:val="en-GB"/>
        </w:rPr>
        <w:t>:</w:t>
      </w:r>
      <w:r>
        <w:rPr>
          <w:lang w:val="en-GB"/>
        </w:rPr>
        <w:t xml:space="preserve"> </w:t>
      </w:r>
      <w:r>
        <w:rPr>
          <w:b/>
          <w:i/>
          <w:lang w:eastAsia="ko-KR"/>
        </w:rPr>
        <w:t>Rel-18 LTM and Rel-17 ICBM can operate together. A UE first uses a beam of the target cell, before switching to the target cell.</w:t>
      </w:r>
    </w:p>
    <w:p w14:paraId="4BC8DA3E" w14:textId="77777777" w:rsidR="00CD6225" w:rsidRPr="00CD31AF" w:rsidRDefault="00CD6225" w:rsidP="00CD6225">
      <w:pPr>
        <w:rPr>
          <w:b/>
          <w:i/>
          <w:lang w:eastAsia="ko-KR"/>
        </w:rPr>
      </w:pPr>
      <w:r w:rsidRPr="00CD31AF">
        <w:rPr>
          <w:b/>
          <w:i/>
          <w:lang w:eastAsia="ko-KR"/>
        </w:rPr>
        <w:t>Proposal 17: If the QCL source RS of TCI state(s) indicated to the UE before cell switch and the QCL source RS of TCI state(s) in the cell switch command are the same, the UE maintains the same beam after cell switch.</w:t>
      </w:r>
    </w:p>
    <w:p w14:paraId="101DD3B1" w14:textId="6C6C6704" w:rsidR="0086571C" w:rsidRDefault="0086571C" w:rsidP="0086571C">
      <w:pPr>
        <w:rPr>
          <w:b/>
          <w:i/>
          <w:lang w:val="en-GB" w:eastAsia="ko-KR"/>
        </w:rPr>
      </w:pPr>
      <w:r w:rsidRPr="0086571C">
        <w:rPr>
          <w:b/>
          <w:i/>
          <w:lang w:val="en-GB" w:eastAsia="ko-KR"/>
        </w:rPr>
        <w:t>Observation 4: RAN1 should decide on the type of RACH procedure triggered after the cell switch command.</w:t>
      </w:r>
    </w:p>
    <w:p w14:paraId="5CADFD8A" w14:textId="3745E98F" w:rsidR="0086571C" w:rsidRDefault="0086571C" w:rsidP="0086571C">
      <w:pPr>
        <w:rPr>
          <w:b/>
          <w:i/>
          <w:lang w:val="en-GB" w:eastAsia="ko-KR"/>
        </w:rPr>
      </w:pPr>
      <w:r w:rsidRPr="00DD2637">
        <w:rPr>
          <w:b/>
          <w:i/>
          <w:lang w:val="en-GB" w:eastAsia="ko-KR"/>
        </w:rPr>
        <w:t xml:space="preserve">Proposal 18: </w:t>
      </w:r>
      <w:r>
        <w:rPr>
          <w:b/>
          <w:i/>
          <w:lang w:val="en-GB" w:eastAsia="ko-KR"/>
        </w:rPr>
        <w:t>For channels associated with the RACH procedure, the UE follows the QCL rules defined in the specifications. For other channels, t</w:t>
      </w:r>
      <w:r w:rsidRPr="00DD2637">
        <w:rPr>
          <w:b/>
          <w:i/>
          <w:lang w:val="en-GB" w:eastAsia="ko-KR"/>
        </w:rPr>
        <w:t>he joint TCI state or the pair of</w:t>
      </w:r>
      <w:r>
        <w:rPr>
          <w:b/>
          <w:i/>
          <w:lang w:val="en-GB" w:eastAsia="ko-KR"/>
        </w:rPr>
        <w:t xml:space="preserve"> DL/UL</w:t>
      </w:r>
      <w:r w:rsidRPr="00DD2637">
        <w:rPr>
          <w:b/>
          <w:i/>
          <w:lang w:val="en-GB" w:eastAsia="ko-KR"/>
        </w:rPr>
        <w:t xml:space="preserve"> TCI states in the cell switch command </w:t>
      </w:r>
      <w:r>
        <w:rPr>
          <w:b/>
          <w:i/>
          <w:lang w:val="en-GB" w:eastAsia="ko-KR"/>
        </w:rPr>
        <w:t>are always</w:t>
      </w:r>
      <w:r w:rsidRPr="00DD2637">
        <w:rPr>
          <w:b/>
          <w:i/>
          <w:lang w:val="en-GB" w:eastAsia="ko-KR"/>
        </w:rPr>
        <w:t xml:space="preserve"> applied by the UE</w:t>
      </w:r>
      <w:r>
        <w:rPr>
          <w:b/>
          <w:i/>
          <w:lang w:val="en-GB" w:eastAsia="ko-KR"/>
        </w:rPr>
        <w:t xml:space="preserve"> until a new TCI state is indicated to the UE.</w:t>
      </w:r>
    </w:p>
    <w:p w14:paraId="0AAE2ACF" w14:textId="57729038" w:rsidR="00CD6225" w:rsidRPr="00AE0519" w:rsidRDefault="00CD6225" w:rsidP="009C0C2D">
      <w:pPr>
        <w:rPr>
          <w:lang w:eastAsia="ko-KR"/>
        </w:rPr>
      </w:pPr>
    </w:p>
    <w:p w14:paraId="55B3CE02" w14:textId="77777777" w:rsidR="008F19D4" w:rsidRPr="00EE7300" w:rsidRDefault="008F19D4" w:rsidP="00945BED">
      <w:pPr>
        <w:pStyle w:val="Heading1"/>
        <w:numPr>
          <w:ilvl w:val="0"/>
          <w:numId w:val="0"/>
        </w:numPr>
        <w:spacing w:before="0" w:after="60" w:line="288" w:lineRule="auto"/>
        <w:jc w:val="both"/>
        <w:rPr>
          <w:rFonts w:ascii="Times New Roman" w:eastAsia="SimSun" w:hAnsi="Times New Roman"/>
          <w:lang w:val="en-US" w:eastAsia="zh-CN"/>
        </w:rPr>
      </w:pPr>
      <w:r w:rsidRPr="00EE7300">
        <w:rPr>
          <w:rFonts w:ascii="Times New Roman" w:eastAsia="Batang" w:hAnsi="Times New Roman"/>
          <w:lang w:val="en-US" w:eastAsia="ko-KR"/>
        </w:rPr>
        <w:t>References</w:t>
      </w:r>
    </w:p>
    <w:p w14:paraId="26C917F6" w14:textId="0C14866E" w:rsidR="0028035C" w:rsidRPr="00F44D26" w:rsidRDefault="00CA53D9" w:rsidP="009A197F">
      <w:pPr>
        <w:pStyle w:val="ListParagraph"/>
        <w:numPr>
          <w:ilvl w:val="0"/>
          <w:numId w:val="15"/>
        </w:numPr>
        <w:spacing w:after="60" w:line="288" w:lineRule="auto"/>
        <w:jc w:val="both"/>
      </w:pPr>
      <w:bookmarkStart w:id="5" w:name="_Ref101557947"/>
      <w:bookmarkStart w:id="6" w:name="_Ref521501348"/>
      <w:bookmarkStart w:id="7" w:name="_Ref30756422"/>
      <w:bookmarkStart w:id="8" w:name="_Ref462779233"/>
      <w:r>
        <w:t>RP-222332</w:t>
      </w:r>
      <w:r w:rsidR="00ED74F5">
        <w:t xml:space="preserve"> “</w:t>
      </w:r>
      <w:r w:rsidRPr="00CA53D9">
        <w:t>Revised WID on Further NR mobility enhancements</w:t>
      </w:r>
      <w:r w:rsidR="00ED74F5">
        <w:t xml:space="preserve">”, </w:t>
      </w:r>
      <w:r>
        <w:rPr>
          <w:rFonts w:eastAsia="Malgun Gothic"/>
          <w:lang w:eastAsia="ko-KR"/>
        </w:rPr>
        <w:t>3GPP RAN#97</w:t>
      </w:r>
      <w:r w:rsidR="00ED74F5">
        <w:rPr>
          <w:rFonts w:eastAsia="Malgun Gothic"/>
          <w:lang w:eastAsia="ko-KR"/>
        </w:rPr>
        <w:t>e</w:t>
      </w:r>
      <w:r w:rsidR="00ED74F5" w:rsidRPr="00EE7300">
        <w:rPr>
          <w:rFonts w:eastAsia="Malgun Gothic"/>
          <w:lang w:eastAsia="ko-KR"/>
        </w:rPr>
        <w:t xml:space="preserve">, e-Meeting, </w:t>
      </w:r>
      <w:r>
        <w:rPr>
          <w:rFonts w:eastAsia="Malgun Gothic"/>
          <w:lang w:eastAsia="ko-KR"/>
        </w:rPr>
        <w:t>September, 2022</w:t>
      </w:r>
      <w:r w:rsidR="00ED74F5">
        <w:rPr>
          <w:rFonts w:eastAsia="Malgun Gothic"/>
          <w:lang w:eastAsia="ko-KR"/>
        </w:rPr>
        <w:t>.</w:t>
      </w:r>
      <w:bookmarkEnd w:id="5"/>
    </w:p>
    <w:p w14:paraId="0A75E3BC" w14:textId="0CC6D39C" w:rsidR="00F44D26" w:rsidRPr="003A421C" w:rsidRDefault="00F44D26" w:rsidP="009A197F">
      <w:pPr>
        <w:pStyle w:val="ListParagraph"/>
        <w:numPr>
          <w:ilvl w:val="0"/>
          <w:numId w:val="15"/>
        </w:numPr>
        <w:spacing w:after="60" w:line="288" w:lineRule="auto"/>
        <w:jc w:val="both"/>
      </w:pPr>
      <w:bookmarkStart w:id="9" w:name="_Ref127427614"/>
      <w:r>
        <w:t>R4-2220733 (R1-2300031), “</w:t>
      </w:r>
      <w:r w:rsidRPr="00F44D26">
        <w:t>Reply LS on L1 intra- and inter- frequency measurement and configurations for L1/L2-based inter-cell mobility</w:t>
      </w:r>
      <w:r>
        <w:t>”, 3GPP RAN4, Toulouse, France, November, 2022.</w:t>
      </w:r>
      <w:bookmarkEnd w:id="9"/>
    </w:p>
    <w:bookmarkEnd w:id="6"/>
    <w:bookmarkEnd w:id="7"/>
    <w:p w14:paraId="7C73DB1C" w14:textId="77777777" w:rsidR="00391669" w:rsidRPr="00EE7300" w:rsidRDefault="00391669" w:rsidP="00391669">
      <w:pPr>
        <w:spacing w:after="60" w:line="288" w:lineRule="auto"/>
        <w:jc w:val="both"/>
      </w:pPr>
    </w:p>
    <w:bookmarkEnd w:id="8"/>
    <w:p w14:paraId="50806A25" w14:textId="77777777" w:rsidR="00281F9B" w:rsidRPr="00EE7300" w:rsidRDefault="00281F9B">
      <w:pPr>
        <w:spacing w:after="60" w:line="288" w:lineRule="auto"/>
        <w:rPr>
          <w:rFonts w:eastAsiaTheme="minorEastAsia"/>
          <w:lang w:eastAsia="ko-KR"/>
        </w:rPr>
      </w:pPr>
    </w:p>
    <w:sectPr w:rsidR="00281F9B" w:rsidRPr="00EE7300" w:rsidSect="001C7E16">
      <w:headerReference w:type="default" r:id="rId13"/>
      <w:footerReference w:type="even" r:id="rId14"/>
      <w:footerReference w:type="default" r:id="rId15"/>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5131FA" w14:textId="77777777" w:rsidR="00105247" w:rsidRPr="00C47AD2" w:rsidRDefault="00105247">
      <w:pPr>
        <w:rPr>
          <w:rFonts w:ascii="Arial" w:hAnsi="Arial"/>
          <w:sz w:val="12"/>
        </w:rPr>
      </w:pPr>
      <w:r>
        <w:separator/>
      </w:r>
    </w:p>
  </w:endnote>
  <w:endnote w:type="continuationSeparator" w:id="0">
    <w:p w14:paraId="718AD87C" w14:textId="77777777" w:rsidR="00105247" w:rsidRPr="00C47AD2" w:rsidRDefault="00105247">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default"/>
    <w:sig w:usb0="00000000" w:usb1="00000000" w:usb2="0000003F" w:usb3="00000000" w:csb0="003F01FF" w:csb1="00000000"/>
  </w:font>
  <w:font w:name="Dotum">
    <w:altName w:val="Malgun Gothic Semilight"/>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DengXian Light">
    <w:altName w:val="Microsoft YaHei"/>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877908" w:rsidRDefault="00877908"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877908" w:rsidRDefault="00877908"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297FD168" w:rsidR="00877908" w:rsidRDefault="00877908"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E36E4">
      <w:rPr>
        <w:rStyle w:val="PageNumber"/>
      </w:rPr>
      <w:t>11</w:t>
    </w:r>
    <w:r>
      <w:rPr>
        <w:rStyle w:val="PageNumber"/>
      </w:rPr>
      <w:fldChar w:fldCharType="end"/>
    </w:r>
  </w:p>
  <w:p w14:paraId="627E69E3" w14:textId="77777777" w:rsidR="00877908" w:rsidRDefault="00877908"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F8F9A3" w14:textId="77777777" w:rsidR="00105247" w:rsidRPr="00C47AD2" w:rsidRDefault="00105247">
      <w:pPr>
        <w:rPr>
          <w:rFonts w:ascii="Arial" w:hAnsi="Arial"/>
          <w:sz w:val="12"/>
        </w:rPr>
      </w:pPr>
      <w:r>
        <w:separator/>
      </w:r>
    </w:p>
  </w:footnote>
  <w:footnote w:type="continuationSeparator" w:id="0">
    <w:p w14:paraId="3CB44D77" w14:textId="77777777" w:rsidR="00105247" w:rsidRPr="00C47AD2" w:rsidRDefault="00105247">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877908" w:rsidRDefault="00877908">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4073F30"/>
    <w:multiLevelType w:val="multilevel"/>
    <w:tmpl w:val="04073F30"/>
    <w:lvl w:ilvl="0">
      <w:start w:val="1"/>
      <w:numFmt w:val="bullet"/>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8FD4CD6"/>
    <w:multiLevelType w:val="multilevel"/>
    <w:tmpl w:val="3BE2A42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A392F3E"/>
    <w:multiLevelType w:val="hybridMultilevel"/>
    <w:tmpl w:val="AE021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734419"/>
    <w:multiLevelType w:val="hybridMultilevel"/>
    <w:tmpl w:val="D6E83E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8" w15:restartNumberingAfterBreak="0">
    <w:nsid w:val="271F1103"/>
    <w:multiLevelType w:val="hybridMultilevel"/>
    <w:tmpl w:val="B57AAE20"/>
    <w:lvl w:ilvl="0" w:tplc="80FA9E7E">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6305F2"/>
    <w:multiLevelType w:val="hybridMultilevel"/>
    <w:tmpl w:val="7DC0CAF0"/>
    <w:lvl w:ilvl="0" w:tplc="1AEC0E00">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5D6FC4"/>
    <w:multiLevelType w:val="hybridMultilevel"/>
    <w:tmpl w:val="D6E83E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3"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8"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0E7EB0"/>
    <w:multiLevelType w:val="hybridMultilevel"/>
    <w:tmpl w:val="D6E83E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24" w15:restartNumberingAfterBreak="0">
    <w:nsid w:val="722430A8"/>
    <w:multiLevelType w:val="multilevel"/>
    <w:tmpl w:val="722430A8"/>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5" w15:restartNumberingAfterBreak="0">
    <w:nsid w:val="74EF4D0B"/>
    <w:multiLevelType w:val="multilevel"/>
    <w:tmpl w:val="74EF4D0B"/>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3"/>
  </w:num>
  <w:num w:numId="4">
    <w:abstractNumId w:val="12"/>
  </w:num>
  <w:num w:numId="5">
    <w:abstractNumId w:val="15"/>
  </w:num>
  <w:num w:numId="6">
    <w:abstractNumId w:val="29"/>
  </w:num>
  <w:num w:numId="7">
    <w:abstractNumId w:val="16"/>
  </w:num>
  <w:num w:numId="8">
    <w:abstractNumId w:val="14"/>
  </w:num>
  <w:num w:numId="9">
    <w:abstractNumId w:val="27"/>
  </w:num>
  <w:num w:numId="10">
    <w:abstractNumId w:val="3"/>
  </w:num>
  <w:num w:numId="11">
    <w:abstractNumId w:val="2"/>
  </w:num>
  <w:num w:numId="12">
    <w:abstractNumId w:val="28"/>
  </w:num>
  <w:num w:numId="13">
    <w:abstractNumId w:val="17"/>
  </w:num>
  <w:num w:numId="14">
    <w:abstractNumId w:val="20"/>
  </w:num>
  <w:num w:numId="15">
    <w:abstractNumId w:val="18"/>
  </w:num>
  <w:num w:numId="16">
    <w:abstractNumId w:val="30"/>
  </w:num>
  <w:num w:numId="17">
    <w:abstractNumId w:val="21"/>
  </w:num>
  <w:num w:numId="18">
    <w:abstractNumId w:val="9"/>
  </w:num>
  <w:num w:numId="19">
    <w:abstractNumId w:val="22"/>
  </w:num>
  <w:num w:numId="20">
    <w:abstractNumId w:val="4"/>
  </w:num>
  <w:num w:numId="21">
    <w:abstractNumId w:val="19"/>
  </w:num>
  <w:num w:numId="22">
    <w:abstractNumId w:val="6"/>
  </w:num>
  <w:num w:numId="23">
    <w:abstractNumId w:val="23"/>
  </w:num>
  <w:num w:numId="24">
    <w:abstractNumId w:val="5"/>
  </w:num>
  <w:num w:numId="25">
    <w:abstractNumId w:val="8"/>
  </w:num>
  <w:num w:numId="26">
    <w:abstractNumId w:val="24"/>
  </w:num>
  <w:num w:numId="27">
    <w:abstractNumId w:val="11"/>
  </w:num>
  <w:num w:numId="28">
    <w:abstractNumId w:val="10"/>
  </w:num>
  <w:num w:numId="29">
    <w:abstractNumId w:val="1"/>
  </w:num>
  <w:num w:numId="30">
    <w:abstractNumId w:val="7"/>
  </w:num>
  <w:num w:numId="31">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2"/>
  <w:doNotDisplayPageBoundaries/>
  <w:printFractionalCharacterWidth/>
  <w:embedSystemFonts/>
  <w:bordersDoNotSurroundHeader/>
  <w:bordersDoNotSurroundFooter/>
  <w:activeWritingStyle w:appName="MSWord" w:lang="zh-CN" w:vendorID="64" w:dllVersion="131077" w:nlCheck="1" w:checkStyle="1"/>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0EC"/>
    <w:rsid w:val="00003174"/>
    <w:rsid w:val="00003480"/>
    <w:rsid w:val="000034FC"/>
    <w:rsid w:val="0000356F"/>
    <w:rsid w:val="000036B4"/>
    <w:rsid w:val="00003864"/>
    <w:rsid w:val="000038DE"/>
    <w:rsid w:val="000044D0"/>
    <w:rsid w:val="0000452C"/>
    <w:rsid w:val="000048AB"/>
    <w:rsid w:val="0000494D"/>
    <w:rsid w:val="00004A64"/>
    <w:rsid w:val="00004B6E"/>
    <w:rsid w:val="00004BD7"/>
    <w:rsid w:val="00004EBA"/>
    <w:rsid w:val="00005A77"/>
    <w:rsid w:val="00005F59"/>
    <w:rsid w:val="000061A8"/>
    <w:rsid w:val="000064C0"/>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9BC"/>
    <w:rsid w:val="00010D51"/>
    <w:rsid w:val="00010D6B"/>
    <w:rsid w:val="00010DA9"/>
    <w:rsid w:val="00010E5D"/>
    <w:rsid w:val="00011558"/>
    <w:rsid w:val="000121EF"/>
    <w:rsid w:val="00012863"/>
    <w:rsid w:val="000128BC"/>
    <w:rsid w:val="000129C4"/>
    <w:rsid w:val="00012AEE"/>
    <w:rsid w:val="00013178"/>
    <w:rsid w:val="0001334B"/>
    <w:rsid w:val="00013553"/>
    <w:rsid w:val="0001375A"/>
    <w:rsid w:val="00013771"/>
    <w:rsid w:val="0001390A"/>
    <w:rsid w:val="00013B0A"/>
    <w:rsid w:val="00013F05"/>
    <w:rsid w:val="000144A4"/>
    <w:rsid w:val="0001471D"/>
    <w:rsid w:val="00014825"/>
    <w:rsid w:val="000149BF"/>
    <w:rsid w:val="00014AD7"/>
    <w:rsid w:val="00014BF8"/>
    <w:rsid w:val="00014FAC"/>
    <w:rsid w:val="00015975"/>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5E"/>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A9B"/>
    <w:rsid w:val="00024B97"/>
    <w:rsid w:val="00024C2F"/>
    <w:rsid w:val="00024C95"/>
    <w:rsid w:val="00024E8F"/>
    <w:rsid w:val="0002592B"/>
    <w:rsid w:val="00025A01"/>
    <w:rsid w:val="00025A7C"/>
    <w:rsid w:val="00025C90"/>
    <w:rsid w:val="00025CB7"/>
    <w:rsid w:val="00025FEE"/>
    <w:rsid w:val="0002605F"/>
    <w:rsid w:val="000262CF"/>
    <w:rsid w:val="00026475"/>
    <w:rsid w:val="0002667C"/>
    <w:rsid w:val="0002695A"/>
    <w:rsid w:val="000269BE"/>
    <w:rsid w:val="00026E0F"/>
    <w:rsid w:val="00027482"/>
    <w:rsid w:val="000274C7"/>
    <w:rsid w:val="000274EA"/>
    <w:rsid w:val="0002781C"/>
    <w:rsid w:val="00027D95"/>
    <w:rsid w:val="000304A0"/>
    <w:rsid w:val="000304B7"/>
    <w:rsid w:val="00030581"/>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2AD2"/>
    <w:rsid w:val="00032B52"/>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D9C"/>
    <w:rsid w:val="00041DA7"/>
    <w:rsid w:val="00041E25"/>
    <w:rsid w:val="0004216A"/>
    <w:rsid w:val="000421FB"/>
    <w:rsid w:val="000423B3"/>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586"/>
    <w:rsid w:val="00044BCF"/>
    <w:rsid w:val="00045076"/>
    <w:rsid w:val="00045AB8"/>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5F"/>
    <w:rsid w:val="00047EC3"/>
    <w:rsid w:val="00050668"/>
    <w:rsid w:val="00050765"/>
    <w:rsid w:val="000510DE"/>
    <w:rsid w:val="0005150F"/>
    <w:rsid w:val="00051645"/>
    <w:rsid w:val="000516CF"/>
    <w:rsid w:val="000518B5"/>
    <w:rsid w:val="0005221D"/>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3BB"/>
    <w:rsid w:val="00056550"/>
    <w:rsid w:val="000566A0"/>
    <w:rsid w:val="00056AD3"/>
    <w:rsid w:val="00056D34"/>
    <w:rsid w:val="00056FCD"/>
    <w:rsid w:val="000570CE"/>
    <w:rsid w:val="0005715F"/>
    <w:rsid w:val="0005730F"/>
    <w:rsid w:val="0005761B"/>
    <w:rsid w:val="00057B12"/>
    <w:rsid w:val="00057D1C"/>
    <w:rsid w:val="00057DB5"/>
    <w:rsid w:val="00060140"/>
    <w:rsid w:val="00060237"/>
    <w:rsid w:val="000605E8"/>
    <w:rsid w:val="000606EE"/>
    <w:rsid w:val="00060784"/>
    <w:rsid w:val="00060A2E"/>
    <w:rsid w:val="00060B69"/>
    <w:rsid w:val="00060C94"/>
    <w:rsid w:val="00061402"/>
    <w:rsid w:val="0006150F"/>
    <w:rsid w:val="000615D0"/>
    <w:rsid w:val="000615E1"/>
    <w:rsid w:val="0006165B"/>
    <w:rsid w:val="00061A11"/>
    <w:rsid w:val="00061B14"/>
    <w:rsid w:val="00061C1D"/>
    <w:rsid w:val="00062146"/>
    <w:rsid w:val="00062152"/>
    <w:rsid w:val="0006278E"/>
    <w:rsid w:val="00062A6A"/>
    <w:rsid w:val="0006336E"/>
    <w:rsid w:val="0006338D"/>
    <w:rsid w:val="000633B9"/>
    <w:rsid w:val="00063477"/>
    <w:rsid w:val="000635A7"/>
    <w:rsid w:val="0006391C"/>
    <w:rsid w:val="00063C2A"/>
    <w:rsid w:val="00063DCE"/>
    <w:rsid w:val="000640CB"/>
    <w:rsid w:val="0006420F"/>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4A9"/>
    <w:rsid w:val="000665ED"/>
    <w:rsid w:val="000670E4"/>
    <w:rsid w:val="00067190"/>
    <w:rsid w:val="000672BA"/>
    <w:rsid w:val="00067382"/>
    <w:rsid w:val="00067685"/>
    <w:rsid w:val="00067A4D"/>
    <w:rsid w:val="00067F49"/>
    <w:rsid w:val="00067F97"/>
    <w:rsid w:val="000703B2"/>
    <w:rsid w:val="00070719"/>
    <w:rsid w:val="00070748"/>
    <w:rsid w:val="0007085D"/>
    <w:rsid w:val="00070AE6"/>
    <w:rsid w:val="00070D00"/>
    <w:rsid w:val="00070DB2"/>
    <w:rsid w:val="00071304"/>
    <w:rsid w:val="00071371"/>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DE"/>
    <w:rsid w:val="0007343B"/>
    <w:rsid w:val="00073460"/>
    <w:rsid w:val="00073A61"/>
    <w:rsid w:val="00073F20"/>
    <w:rsid w:val="000742EC"/>
    <w:rsid w:val="0007477C"/>
    <w:rsid w:val="00074873"/>
    <w:rsid w:val="00074AAC"/>
    <w:rsid w:val="00074C37"/>
    <w:rsid w:val="00074D4D"/>
    <w:rsid w:val="000750EF"/>
    <w:rsid w:val="00075163"/>
    <w:rsid w:val="000753DC"/>
    <w:rsid w:val="00075B90"/>
    <w:rsid w:val="00075F31"/>
    <w:rsid w:val="000769D3"/>
    <w:rsid w:val="00076C4D"/>
    <w:rsid w:val="00076C9A"/>
    <w:rsid w:val="00076D0A"/>
    <w:rsid w:val="00076DFE"/>
    <w:rsid w:val="00077075"/>
    <w:rsid w:val="00077234"/>
    <w:rsid w:val="00077415"/>
    <w:rsid w:val="0007745B"/>
    <w:rsid w:val="00077530"/>
    <w:rsid w:val="000777BE"/>
    <w:rsid w:val="0007787D"/>
    <w:rsid w:val="00077D0F"/>
    <w:rsid w:val="00077D49"/>
    <w:rsid w:val="00080300"/>
    <w:rsid w:val="00080D5E"/>
    <w:rsid w:val="00081026"/>
    <w:rsid w:val="00081042"/>
    <w:rsid w:val="00082034"/>
    <w:rsid w:val="000820E9"/>
    <w:rsid w:val="00082290"/>
    <w:rsid w:val="000822F9"/>
    <w:rsid w:val="000829DA"/>
    <w:rsid w:val="000832F9"/>
    <w:rsid w:val="0008361A"/>
    <w:rsid w:val="000836C3"/>
    <w:rsid w:val="00083DAD"/>
    <w:rsid w:val="00083F54"/>
    <w:rsid w:val="00083F8C"/>
    <w:rsid w:val="00084C67"/>
    <w:rsid w:val="00084CF4"/>
    <w:rsid w:val="00084DA2"/>
    <w:rsid w:val="0008535E"/>
    <w:rsid w:val="000853C5"/>
    <w:rsid w:val="00085941"/>
    <w:rsid w:val="00086285"/>
    <w:rsid w:val="0008656A"/>
    <w:rsid w:val="00086C63"/>
    <w:rsid w:val="00086E75"/>
    <w:rsid w:val="00086E9A"/>
    <w:rsid w:val="00086EA0"/>
    <w:rsid w:val="000870A3"/>
    <w:rsid w:val="0008719F"/>
    <w:rsid w:val="00087C46"/>
    <w:rsid w:val="00090094"/>
    <w:rsid w:val="00090385"/>
    <w:rsid w:val="0009049B"/>
    <w:rsid w:val="00090956"/>
    <w:rsid w:val="00090959"/>
    <w:rsid w:val="00090A2C"/>
    <w:rsid w:val="00090BD0"/>
    <w:rsid w:val="00090C3F"/>
    <w:rsid w:val="00090D3E"/>
    <w:rsid w:val="00090E56"/>
    <w:rsid w:val="000910D9"/>
    <w:rsid w:val="00091130"/>
    <w:rsid w:val="000915FA"/>
    <w:rsid w:val="00091B81"/>
    <w:rsid w:val="00091C34"/>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4D07"/>
    <w:rsid w:val="00095073"/>
    <w:rsid w:val="0009526C"/>
    <w:rsid w:val="000957A3"/>
    <w:rsid w:val="000958FF"/>
    <w:rsid w:val="00095E35"/>
    <w:rsid w:val="00096179"/>
    <w:rsid w:val="000963B3"/>
    <w:rsid w:val="000963BE"/>
    <w:rsid w:val="0009689F"/>
    <w:rsid w:val="00096A98"/>
    <w:rsid w:val="0009743B"/>
    <w:rsid w:val="00097671"/>
    <w:rsid w:val="0009791D"/>
    <w:rsid w:val="00097A79"/>
    <w:rsid w:val="00097CD5"/>
    <w:rsid w:val="00097FD3"/>
    <w:rsid w:val="000A050A"/>
    <w:rsid w:val="000A05DC"/>
    <w:rsid w:val="000A0676"/>
    <w:rsid w:val="000A0899"/>
    <w:rsid w:val="000A0951"/>
    <w:rsid w:val="000A0A14"/>
    <w:rsid w:val="000A0A91"/>
    <w:rsid w:val="000A0ACD"/>
    <w:rsid w:val="000A0BD3"/>
    <w:rsid w:val="000A0C0C"/>
    <w:rsid w:val="000A0E21"/>
    <w:rsid w:val="000A17F3"/>
    <w:rsid w:val="000A1EE8"/>
    <w:rsid w:val="000A2318"/>
    <w:rsid w:val="000A242F"/>
    <w:rsid w:val="000A2480"/>
    <w:rsid w:val="000A308D"/>
    <w:rsid w:val="000A3313"/>
    <w:rsid w:val="000A38E5"/>
    <w:rsid w:val="000A39EE"/>
    <w:rsid w:val="000A40B4"/>
    <w:rsid w:val="000A40EE"/>
    <w:rsid w:val="000A49D0"/>
    <w:rsid w:val="000A5269"/>
    <w:rsid w:val="000A5298"/>
    <w:rsid w:val="000A5602"/>
    <w:rsid w:val="000A570D"/>
    <w:rsid w:val="000A5A0E"/>
    <w:rsid w:val="000A5BA4"/>
    <w:rsid w:val="000A602B"/>
    <w:rsid w:val="000A6155"/>
    <w:rsid w:val="000A6309"/>
    <w:rsid w:val="000A69F2"/>
    <w:rsid w:val="000A6B88"/>
    <w:rsid w:val="000A6CB2"/>
    <w:rsid w:val="000A6F4B"/>
    <w:rsid w:val="000A7535"/>
    <w:rsid w:val="000B00D2"/>
    <w:rsid w:val="000B0172"/>
    <w:rsid w:val="000B023B"/>
    <w:rsid w:val="000B05CA"/>
    <w:rsid w:val="000B062F"/>
    <w:rsid w:val="000B06E1"/>
    <w:rsid w:val="000B0882"/>
    <w:rsid w:val="000B09CB"/>
    <w:rsid w:val="000B0C97"/>
    <w:rsid w:val="000B13B7"/>
    <w:rsid w:val="000B17DD"/>
    <w:rsid w:val="000B1848"/>
    <w:rsid w:val="000B18BE"/>
    <w:rsid w:val="000B1E06"/>
    <w:rsid w:val="000B2607"/>
    <w:rsid w:val="000B280D"/>
    <w:rsid w:val="000B2815"/>
    <w:rsid w:val="000B28B8"/>
    <w:rsid w:val="000B30ED"/>
    <w:rsid w:val="000B320B"/>
    <w:rsid w:val="000B3360"/>
    <w:rsid w:val="000B3718"/>
    <w:rsid w:val="000B3780"/>
    <w:rsid w:val="000B3990"/>
    <w:rsid w:val="000B3A37"/>
    <w:rsid w:val="000B3BAE"/>
    <w:rsid w:val="000B3CBE"/>
    <w:rsid w:val="000B3E69"/>
    <w:rsid w:val="000B420A"/>
    <w:rsid w:val="000B426C"/>
    <w:rsid w:val="000B43D2"/>
    <w:rsid w:val="000B4AF4"/>
    <w:rsid w:val="000B4CC1"/>
    <w:rsid w:val="000B4D67"/>
    <w:rsid w:val="000B5011"/>
    <w:rsid w:val="000B5139"/>
    <w:rsid w:val="000B5167"/>
    <w:rsid w:val="000B5538"/>
    <w:rsid w:val="000B581C"/>
    <w:rsid w:val="000B593D"/>
    <w:rsid w:val="000B59E7"/>
    <w:rsid w:val="000B5DA6"/>
    <w:rsid w:val="000B630E"/>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3FE7"/>
    <w:rsid w:val="000C4135"/>
    <w:rsid w:val="000C4178"/>
    <w:rsid w:val="000C41F9"/>
    <w:rsid w:val="000C4603"/>
    <w:rsid w:val="000C47C2"/>
    <w:rsid w:val="000C4E02"/>
    <w:rsid w:val="000C4E24"/>
    <w:rsid w:val="000C4E4E"/>
    <w:rsid w:val="000C504C"/>
    <w:rsid w:val="000C5321"/>
    <w:rsid w:val="000C5C70"/>
    <w:rsid w:val="000C5CB6"/>
    <w:rsid w:val="000C5CCF"/>
    <w:rsid w:val="000C5F0F"/>
    <w:rsid w:val="000C61D9"/>
    <w:rsid w:val="000C63B4"/>
    <w:rsid w:val="000C64B6"/>
    <w:rsid w:val="000C650A"/>
    <w:rsid w:val="000C6568"/>
    <w:rsid w:val="000C6639"/>
    <w:rsid w:val="000C6688"/>
    <w:rsid w:val="000C66B7"/>
    <w:rsid w:val="000C6AF8"/>
    <w:rsid w:val="000C6CCA"/>
    <w:rsid w:val="000C6CE8"/>
    <w:rsid w:val="000C6D96"/>
    <w:rsid w:val="000C72A0"/>
    <w:rsid w:val="000C7444"/>
    <w:rsid w:val="000C74BD"/>
    <w:rsid w:val="000C7645"/>
    <w:rsid w:val="000C7929"/>
    <w:rsid w:val="000C7951"/>
    <w:rsid w:val="000C7B8A"/>
    <w:rsid w:val="000D0078"/>
    <w:rsid w:val="000D02BB"/>
    <w:rsid w:val="000D0435"/>
    <w:rsid w:val="000D05D3"/>
    <w:rsid w:val="000D0607"/>
    <w:rsid w:val="000D0707"/>
    <w:rsid w:val="000D0713"/>
    <w:rsid w:val="000D07A0"/>
    <w:rsid w:val="000D09DA"/>
    <w:rsid w:val="000D0AE8"/>
    <w:rsid w:val="000D0B7D"/>
    <w:rsid w:val="000D1342"/>
    <w:rsid w:val="000D1C01"/>
    <w:rsid w:val="000D1C42"/>
    <w:rsid w:val="000D1EBA"/>
    <w:rsid w:val="000D1EDA"/>
    <w:rsid w:val="000D2073"/>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5E8"/>
    <w:rsid w:val="000D58B0"/>
    <w:rsid w:val="000D5A59"/>
    <w:rsid w:val="000D60D8"/>
    <w:rsid w:val="000D61BA"/>
    <w:rsid w:val="000D64A8"/>
    <w:rsid w:val="000D6517"/>
    <w:rsid w:val="000D6626"/>
    <w:rsid w:val="000D6B38"/>
    <w:rsid w:val="000D704F"/>
    <w:rsid w:val="000D7129"/>
    <w:rsid w:val="000D7174"/>
    <w:rsid w:val="000D7176"/>
    <w:rsid w:val="000D7178"/>
    <w:rsid w:val="000D783F"/>
    <w:rsid w:val="000D7AD7"/>
    <w:rsid w:val="000E045F"/>
    <w:rsid w:val="000E06AD"/>
    <w:rsid w:val="000E07D1"/>
    <w:rsid w:val="000E0BDF"/>
    <w:rsid w:val="000E0DAC"/>
    <w:rsid w:val="000E0FA6"/>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D35"/>
    <w:rsid w:val="000E4FA1"/>
    <w:rsid w:val="000E520F"/>
    <w:rsid w:val="000E5219"/>
    <w:rsid w:val="000E5391"/>
    <w:rsid w:val="000E543C"/>
    <w:rsid w:val="000E57B7"/>
    <w:rsid w:val="000E57E5"/>
    <w:rsid w:val="000E57FA"/>
    <w:rsid w:val="000E5C7E"/>
    <w:rsid w:val="000E5DA2"/>
    <w:rsid w:val="000E6187"/>
    <w:rsid w:val="000E632B"/>
    <w:rsid w:val="000E63CE"/>
    <w:rsid w:val="000E655D"/>
    <w:rsid w:val="000E6766"/>
    <w:rsid w:val="000E6DE2"/>
    <w:rsid w:val="000E6FA5"/>
    <w:rsid w:val="000E7009"/>
    <w:rsid w:val="000E7238"/>
    <w:rsid w:val="000E753D"/>
    <w:rsid w:val="000E7C15"/>
    <w:rsid w:val="000E7C2C"/>
    <w:rsid w:val="000F012E"/>
    <w:rsid w:val="000F0237"/>
    <w:rsid w:val="000F07EF"/>
    <w:rsid w:val="000F1886"/>
    <w:rsid w:val="000F1BD4"/>
    <w:rsid w:val="000F1E38"/>
    <w:rsid w:val="000F2405"/>
    <w:rsid w:val="000F258E"/>
    <w:rsid w:val="000F25A9"/>
    <w:rsid w:val="000F25BC"/>
    <w:rsid w:val="000F299F"/>
    <w:rsid w:val="000F2C86"/>
    <w:rsid w:val="000F2F75"/>
    <w:rsid w:val="000F3089"/>
    <w:rsid w:val="000F3149"/>
    <w:rsid w:val="000F31A7"/>
    <w:rsid w:val="000F343A"/>
    <w:rsid w:val="000F3453"/>
    <w:rsid w:val="000F39D4"/>
    <w:rsid w:val="000F3A4A"/>
    <w:rsid w:val="000F3AE6"/>
    <w:rsid w:val="000F3D1F"/>
    <w:rsid w:val="000F3F6D"/>
    <w:rsid w:val="000F4341"/>
    <w:rsid w:val="000F438E"/>
    <w:rsid w:val="000F4633"/>
    <w:rsid w:val="000F469C"/>
    <w:rsid w:val="000F496C"/>
    <w:rsid w:val="000F4B81"/>
    <w:rsid w:val="000F4C69"/>
    <w:rsid w:val="000F4DA6"/>
    <w:rsid w:val="000F4F48"/>
    <w:rsid w:val="000F524C"/>
    <w:rsid w:val="000F531C"/>
    <w:rsid w:val="000F551E"/>
    <w:rsid w:val="000F55C8"/>
    <w:rsid w:val="000F579A"/>
    <w:rsid w:val="000F5C39"/>
    <w:rsid w:val="000F6154"/>
    <w:rsid w:val="000F6271"/>
    <w:rsid w:val="000F6322"/>
    <w:rsid w:val="000F637B"/>
    <w:rsid w:val="000F6923"/>
    <w:rsid w:val="000F6A87"/>
    <w:rsid w:val="000F7025"/>
    <w:rsid w:val="000F7129"/>
    <w:rsid w:val="000F74FE"/>
    <w:rsid w:val="000F778A"/>
    <w:rsid w:val="000F7905"/>
    <w:rsid w:val="000F7923"/>
    <w:rsid w:val="000F7939"/>
    <w:rsid w:val="000F798D"/>
    <w:rsid w:val="000F7ABA"/>
    <w:rsid w:val="000F7EB1"/>
    <w:rsid w:val="000F7FEE"/>
    <w:rsid w:val="00100032"/>
    <w:rsid w:val="00100088"/>
    <w:rsid w:val="001000C4"/>
    <w:rsid w:val="0010029B"/>
    <w:rsid w:val="00100898"/>
    <w:rsid w:val="0010099E"/>
    <w:rsid w:val="001018AB"/>
    <w:rsid w:val="001018EB"/>
    <w:rsid w:val="00101E74"/>
    <w:rsid w:val="0010214A"/>
    <w:rsid w:val="001023A3"/>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CCE"/>
    <w:rsid w:val="00104ED5"/>
    <w:rsid w:val="0010507E"/>
    <w:rsid w:val="00105247"/>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863"/>
    <w:rsid w:val="00110E79"/>
    <w:rsid w:val="00110FB2"/>
    <w:rsid w:val="0011118B"/>
    <w:rsid w:val="001112E3"/>
    <w:rsid w:val="0011157C"/>
    <w:rsid w:val="001120CF"/>
    <w:rsid w:val="0011279F"/>
    <w:rsid w:val="00113993"/>
    <w:rsid w:val="00113AB8"/>
    <w:rsid w:val="00113FE6"/>
    <w:rsid w:val="00114058"/>
    <w:rsid w:val="001142AF"/>
    <w:rsid w:val="0011445F"/>
    <w:rsid w:val="00114907"/>
    <w:rsid w:val="001149BD"/>
    <w:rsid w:val="00114A37"/>
    <w:rsid w:val="00114AFD"/>
    <w:rsid w:val="00114D61"/>
    <w:rsid w:val="001150C5"/>
    <w:rsid w:val="00115118"/>
    <w:rsid w:val="00115526"/>
    <w:rsid w:val="001155CC"/>
    <w:rsid w:val="00115601"/>
    <w:rsid w:val="00115685"/>
    <w:rsid w:val="00115766"/>
    <w:rsid w:val="00115815"/>
    <w:rsid w:val="00115A50"/>
    <w:rsid w:val="00115DAC"/>
    <w:rsid w:val="001160F9"/>
    <w:rsid w:val="00116121"/>
    <w:rsid w:val="00116143"/>
    <w:rsid w:val="001161EE"/>
    <w:rsid w:val="0011661D"/>
    <w:rsid w:val="001166B6"/>
    <w:rsid w:val="00116752"/>
    <w:rsid w:val="0011687F"/>
    <w:rsid w:val="001168AA"/>
    <w:rsid w:val="001169F2"/>
    <w:rsid w:val="00116C5C"/>
    <w:rsid w:val="00117071"/>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C0E"/>
    <w:rsid w:val="00121E51"/>
    <w:rsid w:val="0012200A"/>
    <w:rsid w:val="001225E5"/>
    <w:rsid w:val="00122F3D"/>
    <w:rsid w:val="0012335B"/>
    <w:rsid w:val="0012393E"/>
    <w:rsid w:val="00123983"/>
    <w:rsid w:val="0012413F"/>
    <w:rsid w:val="00124363"/>
    <w:rsid w:val="00124364"/>
    <w:rsid w:val="00124622"/>
    <w:rsid w:val="00124E82"/>
    <w:rsid w:val="0012546E"/>
    <w:rsid w:val="001254E2"/>
    <w:rsid w:val="00125836"/>
    <w:rsid w:val="001260CF"/>
    <w:rsid w:val="0012627E"/>
    <w:rsid w:val="0012629F"/>
    <w:rsid w:val="00126462"/>
    <w:rsid w:val="001265D8"/>
    <w:rsid w:val="00126E51"/>
    <w:rsid w:val="0012727A"/>
    <w:rsid w:val="001273E2"/>
    <w:rsid w:val="001275A7"/>
    <w:rsid w:val="00127898"/>
    <w:rsid w:val="00127BD9"/>
    <w:rsid w:val="00127EF2"/>
    <w:rsid w:val="0013014A"/>
    <w:rsid w:val="00130602"/>
    <w:rsid w:val="00130633"/>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0BD"/>
    <w:rsid w:val="00132215"/>
    <w:rsid w:val="00132565"/>
    <w:rsid w:val="00132B54"/>
    <w:rsid w:val="00132CB8"/>
    <w:rsid w:val="00132CB9"/>
    <w:rsid w:val="00133177"/>
    <w:rsid w:val="00133192"/>
    <w:rsid w:val="001347FE"/>
    <w:rsid w:val="00134BCE"/>
    <w:rsid w:val="0013500D"/>
    <w:rsid w:val="001351D6"/>
    <w:rsid w:val="00135246"/>
    <w:rsid w:val="0013548B"/>
    <w:rsid w:val="0013550A"/>
    <w:rsid w:val="001356FD"/>
    <w:rsid w:val="00135A3F"/>
    <w:rsid w:val="00135BD0"/>
    <w:rsid w:val="00135C7F"/>
    <w:rsid w:val="00135E79"/>
    <w:rsid w:val="001367B9"/>
    <w:rsid w:val="00136DC4"/>
    <w:rsid w:val="00136FC3"/>
    <w:rsid w:val="00137346"/>
    <w:rsid w:val="001374E2"/>
    <w:rsid w:val="00137689"/>
    <w:rsid w:val="00137818"/>
    <w:rsid w:val="00137F24"/>
    <w:rsid w:val="001400AB"/>
    <w:rsid w:val="00140484"/>
    <w:rsid w:val="001404DD"/>
    <w:rsid w:val="00140A11"/>
    <w:rsid w:val="00140F31"/>
    <w:rsid w:val="0014145B"/>
    <w:rsid w:val="001415E0"/>
    <w:rsid w:val="00141715"/>
    <w:rsid w:val="00141D88"/>
    <w:rsid w:val="00141E94"/>
    <w:rsid w:val="00141FB7"/>
    <w:rsid w:val="0014232C"/>
    <w:rsid w:val="0014255F"/>
    <w:rsid w:val="001425A7"/>
    <w:rsid w:val="00142A15"/>
    <w:rsid w:val="00142B9A"/>
    <w:rsid w:val="00142EA5"/>
    <w:rsid w:val="00143237"/>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06"/>
    <w:rsid w:val="00145E83"/>
    <w:rsid w:val="0014634C"/>
    <w:rsid w:val="0014675F"/>
    <w:rsid w:val="0014681D"/>
    <w:rsid w:val="0014700F"/>
    <w:rsid w:val="001470F0"/>
    <w:rsid w:val="001472F2"/>
    <w:rsid w:val="00147D46"/>
    <w:rsid w:val="001503A1"/>
    <w:rsid w:val="0015048A"/>
    <w:rsid w:val="001506E6"/>
    <w:rsid w:val="001506F8"/>
    <w:rsid w:val="00150914"/>
    <w:rsid w:val="00150F34"/>
    <w:rsid w:val="00151326"/>
    <w:rsid w:val="00151A5D"/>
    <w:rsid w:val="00151DC4"/>
    <w:rsid w:val="00151E04"/>
    <w:rsid w:val="00151FDC"/>
    <w:rsid w:val="0015203D"/>
    <w:rsid w:val="0015205A"/>
    <w:rsid w:val="00152088"/>
    <w:rsid w:val="001521F5"/>
    <w:rsid w:val="001529B1"/>
    <w:rsid w:val="00152DD8"/>
    <w:rsid w:val="00153233"/>
    <w:rsid w:val="0015347F"/>
    <w:rsid w:val="00153D56"/>
    <w:rsid w:val="00153ED5"/>
    <w:rsid w:val="00154581"/>
    <w:rsid w:val="0015472E"/>
    <w:rsid w:val="00154B34"/>
    <w:rsid w:val="00154D40"/>
    <w:rsid w:val="00154F6C"/>
    <w:rsid w:val="00155077"/>
    <w:rsid w:val="00155124"/>
    <w:rsid w:val="0015517E"/>
    <w:rsid w:val="0015584A"/>
    <w:rsid w:val="00155A6E"/>
    <w:rsid w:val="00155BF5"/>
    <w:rsid w:val="00156079"/>
    <w:rsid w:val="001561F6"/>
    <w:rsid w:val="0015627B"/>
    <w:rsid w:val="00156D99"/>
    <w:rsid w:val="00156DF8"/>
    <w:rsid w:val="00157285"/>
    <w:rsid w:val="001574E3"/>
    <w:rsid w:val="00157B92"/>
    <w:rsid w:val="00157C2C"/>
    <w:rsid w:val="00157CD7"/>
    <w:rsid w:val="00157F72"/>
    <w:rsid w:val="0016009B"/>
    <w:rsid w:val="001607ED"/>
    <w:rsid w:val="00160B38"/>
    <w:rsid w:val="00160D7F"/>
    <w:rsid w:val="00160DAA"/>
    <w:rsid w:val="0016104A"/>
    <w:rsid w:val="00161092"/>
    <w:rsid w:val="001613C2"/>
    <w:rsid w:val="001615E1"/>
    <w:rsid w:val="00161823"/>
    <w:rsid w:val="00161E49"/>
    <w:rsid w:val="00161E60"/>
    <w:rsid w:val="00161ECA"/>
    <w:rsid w:val="001620F8"/>
    <w:rsid w:val="001622D4"/>
    <w:rsid w:val="00162915"/>
    <w:rsid w:val="00162A07"/>
    <w:rsid w:val="00162C61"/>
    <w:rsid w:val="00162DC1"/>
    <w:rsid w:val="00162FD5"/>
    <w:rsid w:val="0016307C"/>
    <w:rsid w:val="00163157"/>
    <w:rsid w:val="0016379A"/>
    <w:rsid w:val="00163A4B"/>
    <w:rsid w:val="00163F29"/>
    <w:rsid w:val="00163FE4"/>
    <w:rsid w:val="001646D6"/>
    <w:rsid w:val="00165231"/>
    <w:rsid w:val="001654BD"/>
    <w:rsid w:val="0016563B"/>
    <w:rsid w:val="001658E1"/>
    <w:rsid w:val="00165991"/>
    <w:rsid w:val="00166AEF"/>
    <w:rsid w:val="00166CDB"/>
    <w:rsid w:val="00166DA1"/>
    <w:rsid w:val="001670FB"/>
    <w:rsid w:val="0016742F"/>
    <w:rsid w:val="001674E9"/>
    <w:rsid w:val="0016758C"/>
    <w:rsid w:val="001675E4"/>
    <w:rsid w:val="0016771F"/>
    <w:rsid w:val="001678BA"/>
    <w:rsid w:val="00167B82"/>
    <w:rsid w:val="00167CE3"/>
    <w:rsid w:val="00170304"/>
    <w:rsid w:val="001704AE"/>
    <w:rsid w:val="00170CDC"/>
    <w:rsid w:val="00170DD5"/>
    <w:rsid w:val="00170FF7"/>
    <w:rsid w:val="0017112C"/>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34F"/>
    <w:rsid w:val="0017540F"/>
    <w:rsid w:val="001755C7"/>
    <w:rsid w:val="00175832"/>
    <w:rsid w:val="00175C31"/>
    <w:rsid w:val="00175F17"/>
    <w:rsid w:val="00176118"/>
    <w:rsid w:val="00176331"/>
    <w:rsid w:val="0017668D"/>
    <w:rsid w:val="001766D4"/>
    <w:rsid w:val="00176A9A"/>
    <w:rsid w:val="00176CA2"/>
    <w:rsid w:val="00176EF0"/>
    <w:rsid w:val="00177004"/>
    <w:rsid w:val="001771FE"/>
    <w:rsid w:val="001779F3"/>
    <w:rsid w:val="00177A85"/>
    <w:rsid w:val="00177F19"/>
    <w:rsid w:val="00180AAC"/>
    <w:rsid w:val="00180C10"/>
    <w:rsid w:val="00180DE2"/>
    <w:rsid w:val="00181200"/>
    <w:rsid w:val="0018149D"/>
    <w:rsid w:val="00181618"/>
    <w:rsid w:val="0018174D"/>
    <w:rsid w:val="0018197E"/>
    <w:rsid w:val="00181C70"/>
    <w:rsid w:val="0018203B"/>
    <w:rsid w:val="00182416"/>
    <w:rsid w:val="001824AD"/>
    <w:rsid w:val="00182572"/>
    <w:rsid w:val="00182627"/>
    <w:rsid w:val="00182701"/>
    <w:rsid w:val="0018290A"/>
    <w:rsid w:val="00182AA8"/>
    <w:rsid w:val="00182D40"/>
    <w:rsid w:val="00182D8F"/>
    <w:rsid w:val="00182E03"/>
    <w:rsid w:val="001830EF"/>
    <w:rsid w:val="00183284"/>
    <w:rsid w:val="00183566"/>
    <w:rsid w:val="00183584"/>
    <w:rsid w:val="00183FBE"/>
    <w:rsid w:val="001841BA"/>
    <w:rsid w:val="001843B0"/>
    <w:rsid w:val="00184A95"/>
    <w:rsid w:val="00184AD5"/>
    <w:rsid w:val="00184D58"/>
    <w:rsid w:val="00184EE0"/>
    <w:rsid w:val="00184FCD"/>
    <w:rsid w:val="001851D6"/>
    <w:rsid w:val="00185CEA"/>
    <w:rsid w:val="00185D56"/>
    <w:rsid w:val="001862F4"/>
    <w:rsid w:val="0018636F"/>
    <w:rsid w:val="001866A0"/>
    <w:rsid w:val="00186B64"/>
    <w:rsid w:val="00186E82"/>
    <w:rsid w:val="0018749E"/>
    <w:rsid w:val="001874D3"/>
    <w:rsid w:val="00187505"/>
    <w:rsid w:val="00187515"/>
    <w:rsid w:val="00187574"/>
    <w:rsid w:val="00187B1E"/>
    <w:rsid w:val="00187BA4"/>
    <w:rsid w:val="00190287"/>
    <w:rsid w:val="0019067E"/>
    <w:rsid w:val="00190ACB"/>
    <w:rsid w:val="00190ECA"/>
    <w:rsid w:val="00191284"/>
    <w:rsid w:val="001912F3"/>
    <w:rsid w:val="00191503"/>
    <w:rsid w:val="00191901"/>
    <w:rsid w:val="00191BFB"/>
    <w:rsid w:val="00191ECB"/>
    <w:rsid w:val="001925D4"/>
    <w:rsid w:val="00192701"/>
    <w:rsid w:val="00192943"/>
    <w:rsid w:val="00192BFC"/>
    <w:rsid w:val="00192E17"/>
    <w:rsid w:val="00193198"/>
    <w:rsid w:val="001935F9"/>
    <w:rsid w:val="00193A3E"/>
    <w:rsid w:val="00193A6A"/>
    <w:rsid w:val="00193DB5"/>
    <w:rsid w:val="001945F5"/>
    <w:rsid w:val="0019487D"/>
    <w:rsid w:val="001948C4"/>
    <w:rsid w:val="00194D55"/>
    <w:rsid w:val="001950B1"/>
    <w:rsid w:val="0019522E"/>
    <w:rsid w:val="001968AC"/>
    <w:rsid w:val="0019698A"/>
    <w:rsid w:val="00196AA1"/>
    <w:rsid w:val="00196AD4"/>
    <w:rsid w:val="00196B58"/>
    <w:rsid w:val="00196BFC"/>
    <w:rsid w:val="00196CC3"/>
    <w:rsid w:val="00197013"/>
    <w:rsid w:val="00197079"/>
    <w:rsid w:val="0019738E"/>
    <w:rsid w:val="0019743A"/>
    <w:rsid w:val="001976A6"/>
    <w:rsid w:val="00197763"/>
    <w:rsid w:val="00197A0E"/>
    <w:rsid w:val="00197C67"/>
    <w:rsid w:val="00197D5E"/>
    <w:rsid w:val="00197DBE"/>
    <w:rsid w:val="00197FDF"/>
    <w:rsid w:val="001A028C"/>
    <w:rsid w:val="001A0A67"/>
    <w:rsid w:val="001A0C7E"/>
    <w:rsid w:val="001A10FB"/>
    <w:rsid w:val="001A173F"/>
    <w:rsid w:val="001A1D1D"/>
    <w:rsid w:val="001A1F6F"/>
    <w:rsid w:val="001A2135"/>
    <w:rsid w:val="001A225B"/>
    <w:rsid w:val="001A23B8"/>
    <w:rsid w:val="001A2B3B"/>
    <w:rsid w:val="001A2B97"/>
    <w:rsid w:val="001A2CE9"/>
    <w:rsid w:val="001A3192"/>
    <w:rsid w:val="001A35D2"/>
    <w:rsid w:val="001A37F8"/>
    <w:rsid w:val="001A390B"/>
    <w:rsid w:val="001A4586"/>
    <w:rsid w:val="001A497A"/>
    <w:rsid w:val="001A50AA"/>
    <w:rsid w:val="001A5514"/>
    <w:rsid w:val="001A5760"/>
    <w:rsid w:val="001A5C01"/>
    <w:rsid w:val="001A612F"/>
    <w:rsid w:val="001A61AE"/>
    <w:rsid w:val="001A6351"/>
    <w:rsid w:val="001A6875"/>
    <w:rsid w:val="001A6AB6"/>
    <w:rsid w:val="001A7024"/>
    <w:rsid w:val="001A72CA"/>
    <w:rsid w:val="001A7BD7"/>
    <w:rsid w:val="001A7BEE"/>
    <w:rsid w:val="001A7E7F"/>
    <w:rsid w:val="001A7E95"/>
    <w:rsid w:val="001A7F99"/>
    <w:rsid w:val="001A7FB7"/>
    <w:rsid w:val="001B0287"/>
    <w:rsid w:val="001B02BE"/>
    <w:rsid w:val="001B05D0"/>
    <w:rsid w:val="001B0673"/>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27B"/>
    <w:rsid w:val="001C0A83"/>
    <w:rsid w:val="001C0E0C"/>
    <w:rsid w:val="001C0F77"/>
    <w:rsid w:val="001C117E"/>
    <w:rsid w:val="001C15D2"/>
    <w:rsid w:val="001C19D8"/>
    <w:rsid w:val="001C1AD3"/>
    <w:rsid w:val="001C1F41"/>
    <w:rsid w:val="001C2228"/>
    <w:rsid w:val="001C2799"/>
    <w:rsid w:val="001C2B45"/>
    <w:rsid w:val="001C2DD2"/>
    <w:rsid w:val="001C2E50"/>
    <w:rsid w:val="001C32E5"/>
    <w:rsid w:val="001C33DB"/>
    <w:rsid w:val="001C375E"/>
    <w:rsid w:val="001C381B"/>
    <w:rsid w:val="001C398E"/>
    <w:rsid w:val="001C3A43"/>
    <w:rsid w:val="001C3A4C"/>
    <w:rsid w:val="001C4222"/>
    <w:rsid w:val="001C4267"/>
    <w:rsid w:val="001C42B2"/>
    <w:rsid w:val="001C4723"/>
    <w:rsid w:val="001C519E"/>
    <w:rsid w:val="001C56C1"/>
    <w:rsid w:val="001C5ABD"/>
    <w:rsid w:val="001C5EF2"/>
    <w:rsid w:val="001C5F12"/>
    <w:rsid w:val="001C6134"/>
    <w:rsid w:val="001C6A6C"/>
    <w:rsid w:val="001C6C3B"/>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2F6D"/>
    <w:rsid w:val="001D3000"/>
    <w:rsid w:val="001D314E"/>
    <w:rsid w:val="001D31DB"/>
    <w:rsid w:val="001D321F"/>
    <w:rsid w:val="001D3FD3"/>
    <w:rsid w:val="001D4095"/>
    <w:rsid w:val="001D44A8"/>
    <w:rsid w:val="001D4591"/>
    <w:rsid w:val="001D4686"/>
    <w:rsid w:val="001D497B"/>
    <w:rsid w:val="001D4AC8"/>
    <w:rsid w:val="001D4DC8"/>
    <w:rsid w:val="001D4E54"/>
    <w:rsid w:val="001D4E6E"/>
    <w:rsid w:val="001D5292"/>
    <w:rsid w:val="001D557B"/>
    <w:rsid w:val="001D5C36"/>
    <w:rsid w:val="001D61F7"/>
    <w:rsid w:val="001D6380"/>
    <w:rsid w:val="001D67BE"/>
    <w:rsid w:val="001D687C"/>
    <w:rsid w:val="001D789F"/>
    <w:rsid w:val="001D78DA"/>
    <w:rsid w:val="001D7CBA"/>
    <w:rsid w:val="001E0A42"/>
    <w:rsid w:val="001E0B3B"/>
    <w:rsid w:val="001E1061"/>
    <w:rsid w:val="001E120D"/>
    <w:rsid w:val="001E12A8"/>
    <w:rsid w:val="001E14A9"/>
    <w:rsid w:val="001E1838"/>
    <w:rsid w:val="001E197E"/>
    <w:rsid w:val="001E1B76"/>
    <w:rsid w:val="001E1E20"/>
    <w:rsid w:val="001E1E84"/>
    <w:rsid w:val="001E21C9"/>
    <w:rsid w:val="001E246C"/>
    <w:rsid w:val="001E25DA"/>
    <w:rsid w:val="001E28AC"/>
    <w:rsid w:val="001E2B02"/>
    <w:rsid w:val="001E2E75"/>
    <w:rsid w:val="001E2FE4"/>
    <w:rsid w:val="001E301B"/>
    <w:rsid w:val="001E30CE"/>
    <w:rsid w:val="001E31CC"/>
    <w:rsid w:val="001E3250"/>
    <w:rsid w:val="001E3297"/>
    <w:rsid w:val="001E3668"/>
    <w:rsid w:val="001E3861"/>
    <w:rsid w:val="001E39B1"/>
    <w:rsid w:val="001E3D7C"/>
    <w:rsid w:val="001E41D5"/>
    <w:rsid w:val="001E428C"/>
    <w:rsid w:val="001E4296"/>
    <w:rsid w:val="001E439C"/>
    <w:rsid w:val="001E44EE"/>
    <w:rsid w:val="001E4654"/>
    <w:rsid w:val="001E48F5"/>
    <w:rsid w:val="001E49B5"/>
    <w:rsid w:val="001E4C17"/>
    <w:rsid w:val="001E4DDD"/>
    <w:rsid w:val="001E5351"/>
    <w:rsid w:val="001E568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1F9F"/>
    <w:rsid w:val="001F21E7"/>
    <w:rsid w:val="001F240B"/>
    <w:rsid w:val="001F245F"/>
    <w:rsid w:val="001F257B"/>
    <w:rsid w:val="001F29EA"/>
    <w:rsid w:val="001F2C22"/>
    <w:rsid w:val="001F2D01"/>
    <w:rsid w:val="001F2D79"/>
    <w:rsid w:val="001F2DA6"/>
    <w:rsid w:val="001F3166"/>
    <w:rsid w:val="001F32C7"/>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86E"/>
    <w:rsid w:val="001F7B78"/>
    <w:rsid w:val="001F7C39"/>
    <w:rsid w:val="001F7C95"/>
    <w:rsid w:val="0020009F"/>
    <w:rsid w:val="0020015C"/>
    <w:rsid w:val="0020038D"/>
    <w:rsid w:val="002005EC"/>
    <w:rsid w:val="0020063E"/>
    <w:rsid w:val="00200B11"/>
    <w:rsid w:val="00200D6D"/>
    <w:rsid w:val="00200DC9"/>
    <w:rsid w:val="0020112A"/>
    <w:rsid w:val="002011BD"/>
    <w:rsid w:val="00201201"/>
    <w:rsid w:val="00201755"/>
    <w:rsid w:val="002019BB"/>
    <w:rsid w:val="002019E4"/>
    <w:rsid w:val="00201B5C"/>
    <w:rsid w:val="00201BEC"/>
    <w:rsid w:val="00201C01"/>
    <w:rsid w:val="00201DD3"/>
    <w:rsid w:val="00202306"/>
    <w:rsid w:val="00202441"/>
    <w:rsid w:val="002024B5"/>
    <w:rsid w:val="002026AE"/>
    <w:rsid w:val="00202752"/>
    <w:rsid w:val="00202C5A"/>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963"/>
    <w:rsid w:val="00205CF8"/>
    <w:rsid w:val="00206155"/>
    <w:rsid w:val="00206A03"/>
    <w:rsid w:val="0020728A"/>
    <w:rsid w:val="002079C9"/>
    <w:rsid w:val="00207C5E"/>
    <w:rsid w:val="00207E6B"/>
    <w:rsid w:val="00207E88"/>
    <w:rsid w:val="00207F4C"/>
    <w:rsid w:val="00207FAD"/>
    <w:rsid w:val="002100B9"/>
    <w:rsid w:val="002100E2"/>
    <w:rsid w:val="002108F5"/>
    <w:rsid w:val="0021127E"/>
    <w:rsid w:val="00211464"/>
    <w:rsid w:val="00211611"/>
    <w:rsid w:val="00211764"/>
    <w:rsid w:val="002117F8"/>
    <w:rsid w:val="002118C2"/>
    <w:rsid w:val="00212183"/>
    <w:rsid w:val="002122BA"/>
    <w:rsid w:val="0021297E"/>
    <w:rsid w:val="00212C18"/>
    <w:rsid w:val="00212F1A"/>
    <w:rsid w:val="00213051"/>
    <w:rsid w:val="0021316E"/>
    <w:rsid w:val="0021357B"/>
    <w:rsid w:val="002137D6"/>
    <w:rsid w:val="0021383C"/>
    <w:rsid w:val="00213B7F"/>
    <w:rsid w:val="00213D3E"/>
    <w:rsid w:val="00213D60"/>
    <w:rsid w:val="0021480B"/>
    <w:rsid w:val="00214B7D"/>
    <w:rsid w:val="00214C63"/>
    <w:rsid w:val="002153FF"/>
    <w:rsid w:val="00215911"/>
    <w:rsid w:val="00215FEA"/>
    <w:rsid w:val="0021603D"/>
    <w:rsid w:val="0021656B"/>
    <w:rsid w:val="00216701"/>
    <w:rsid w:val="0021693A"/>
    <w:rsid w:val="0021736D"/>
    <w:rsid w:val="002174EE"/>
    <w:rsid w:val="00217703"/>
    <w:rsid w:val="002178EC"/>
    <w:rsid w:val="0021799B"/>
    <w:rsid w:val="00217A43"/>
    <w:rsid w:val="00220399"/>
    <w:rsid w:val="00220EA1"/>
    <w:rsid w:val="002210C4"/>
    <w:rsid w:val="002210E4"/>
    <w:rsid w:val="0022110C"/>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900"/>
    <w:rsid w:val="00224DD9"/>
    <w:rsid w:val="00224F36"/>
    <w:rsid w:val="00224FB8"/>
    <w:rsid w:val="00225618"/>
    <w:rsid w:val="0022589B"/>
    <w:rsid w:val="002258ED"/>
    <w:rsid w:val="002259FD"/>
    <w:rsid w:val="00225A48"/>
    <w:rsid w:val="00225B1A"/>
    <w:rsid w:val="00225B76"/>
    <w:rsid w:val="00225CA8"/>
    <w:rsid w:val="00226257"/>
    <w:rsid w:val="0022631D"/>
    <w:rsid w:val="0022641F"/>
    <w:rsid w:val="00226652"/>
    <w:rsid w:val="00226729"/>
    <w:rsid w:val="002267D9"/>
    <w:rsid w:val="00226B90"/>
    <w:rsid w:val="00226C10"/>
    <w:rsid w:val="00227005"/>
    <w:rsid w:val="002272F3"/>
    <w:rsid w:val="00227329"/>
    <w:rsid w:val="002275CF"/>
    <w:rsid w:val="002275FD"/>
    <w:rsid w:val="0022783E"/>
    <w:rsid w:val="00227BF3"/>
    <w:rsid w:val="002302B0"/>
    <w:rsid w:val="0023044B"/>
    <w:rsid w:val="00230CB1"/>
    <w:rsid w:val="002310A7"/>
    <w:rsid w:val="0023131A"/>
    <w:rsid w:val="0023145D"/>
    <w:rsid w:val="002314BF"/>
    <w:rsid w:val="0023153D"/>
    <w:rsid w:val="0023169C"/>
    <w:rsid w:val="0023182A"/>
    <w:rsid w:val="00231DA6"/>
    <w:rsid w:val="00231E7C"/>
    <w:rsid w:val="002323AE"/>
    <w:rsid w:val="00232857"/>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933"/>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011"/>
    <w:rsid w:val="00240117"/>
    <w:rsid w:val="002401DC"/>
    <w:rsid w:val="00240324"/>
    <w:rsid w:val="002403A9"/>
    <w:rsid w:val="002403EE"/>
    <w:rsid w:val="0024076E"/>
    <w:rsid w:val="002409E9"/>
    <w:rsid w:val="0024118A"/>
    <w:rsid w:val="00241216"/>
    <w:rsid w:val="0024159A"/>
    <w:rsid w:val="00241671"/>
    <w:rsid w:val="00241688"/>
    <w:rsid w:val="0024176F"/>
    <w:rsid w:val="0024186B"/>
    <w:rsid w:val="00241B02"/>
    <w:rsid w:val="00241F6B"/>
    <w:rsid w:val="0024252B"/>
    <w:rsid w:val="0024261C"/>
    <w:rsid w:val="0024275F"/>
    <w:rsid w:val="00242984"/>
    <w:rsid w:val="00242DEC"/>
    <w:rsid w:val="00242F52"/>
    <w:rsid w:val="002431B9"/>
    <w:rsid w:val="0024322B"/>
    <w:rsid w:val="00243440"/>
    <w:rsid w:val="00243564"/>
    <w:rsid w:val="002436B3"/>
    <w:rsid w:val="00243F55"/>
    <w:rsid w:val="002448BF"/>
    <w:rsid w:val="00244A04"/>
    <w:rsid w:val="00244C71"/>
    <w:rsid w:val="00244E23"/>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7F1"/>
    <w:rsid w:val="0025137D"/>
    <w:rsid w:val="00251658"/>
    <w:rsid w:val="00251A85"/>
    <w:rsid w:val="00251B03"/>
    <w:rsid w:val="00251E84"/>
    <w:rsid w:val="00251FC6"/>
    <w:rsid w:val="00252361"/>
    <w:rsid w:val="002526F1"/>
    <w:rsid w:val="00252708"/>
    <w:rsid w:val="00252730"/>
    <w:rsid w:val="00252873"/>
    <w:rsid w:val="00252B11"/>
    <w:rsid w:val="00252BE8"/>
    <w:rsid w:val="0025306C"/>
    <w:rsid w:val="002534DF"/>
    <w:rsid w:val="00253CF8"/>
    <w:rsid w:val="00253E29"/>
    <w:rsid w:val="00254298"/>
    <w:rsid w:val="00254399"/>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D01"/>
    <w:rsid w:val="00257E5F"/>
    <w:rsid w:val="002600C6"/>
    <w:rsid w:val="00260409"/>
    <w:rsid w:val="0026074D"/>
    <w:rsid w:val="002607FB"/>
    <w:rsid w:val="00260840"/>
    <w:rsid w:val="00260DC6"/>
    <w:rsid w:val="00261030"/>
    <w:rsid w:val="002611B6"/>
    <w:rsid w:val="00261273"/>
    <w:rsid w:val="00261295"/>
    <w:rsid w:val="0026150A"/>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87"/>
    <w:rsid w:val="00265BAB"/>
    <w:rsid w:val="00265F59"/>
    <w:rsid w:val="00266334"/>
    <w:rsid w:val="00266401"/>
    <w:rsid w:val="0026680A"/>
    <w:rsid w:val="00266C2C"/>
    <w:rsid w:val="002672B1"/>
    <w:rsid w:val="00267C7F"/>
    <w:rsid w:val="00267CB6"/>
    <w:rsid w:val="00267E00"/>
    <w:rsid w:val="00267E0B"/>
    <w:rsid w:val="00267E4F"/>
    <w:rsid w:val="00267FF6"/>
    <w:rsid w:val="0027005B"/>
    <w:rsid w:val="002700CC"/>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61E"/>
    <w:rsid w:val="00272804"/>
    <w:rsid w:val="00272907"/>
    <w:rsid w:val="00272CD2"/>
    <w:rsid w:val="00272D4B"/>
    <w:rsid w:val="002730B9"/>
    <w:rsid w:val="00273AD7"/>
    <w:rsid w:val="00273B3E"/>
    <w:rsid w:val="00273C67"/>
    <w:rsid w:val="00273D01"/>
    <w:rsid w:val="002743F9"/>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DE4"/>
    <w:rsid w:val="00276ECF"/>
    <w:rsid w:val="00276FB9"/>
    <w:rsid w:val="00277152"/>
    <w:rsid w:val="00277308"/>
    <w:rsid w:val="002777A4"/>
    <w:rsid w:val="0027796A"/>
    <w:rsid w:val="00277FEE"/>
    <w:rsid w:val="0028020E"/>
    <w:rsid w:val="0028035C"/>
    <w:rsid w:val="0028059D"/>
    <w:rsid w:val="002806FC"/>
    <w:rsid w:val="00280FD5"/>
    <w:rsid w:val="0028102F"/>
    <w:rsid w:val="002811C2"/>
    <w:rsid w:val="0028122F"/>
    <w:rsid w:val="002813E9"/>
    <w:rsid w:val="00281A69"/>
    <w:rsid w:val="00281AD3"/>
    <w:rsid w:val="00281E35"/>
    <w:rsid w:val="00281F9B"/>
    <w:rsid w:val="0028201C"/>
    <w:rsid w:val="002825F6"/>
    <w:rsid w:val="00282824"/>
    <w:rsid w:val="00282860"/>
    <w:rsid w:val="00282A2C"/>
    <w:rsid w:val="00282C24"/>
    <w:rsid w:val="0028329A"/>
    <w:rsid w:val="00283321"/>
    <w:rsid w:val="00283B15"/>
    <w:rsid w:val="00284199"/>
    <w:rsid w:val="002845CB"/>
    <w:rsid w:val="002845F6"/>
    <w:rsid w:val="0028499C"/>
    <w:rsid w:val="002849D1"/>
    <w:rsid w:val="002849F9"/>
    <w:rsid w:val="00284A56"/>
    <w:rsid w:val="00284DC9"/>
    <w:rsid w:val="00284F7E"/>
    <w:rsid w:val="00285040"/>
    <w:rsid w:val="00285261"/>
    <w:rsid w:val="002852B9"/>
    <w:rsid w:val="0028596F"/>
    <w:rsid w:val="00285B8B"/>
    <w:rsid w:val="00285C21"/>
    <w:rsid w:val="00285C65"/>
    <w:rsid w:val="00286436"/>
    <w:rsid w:val="0028678F"/>
    <w:rsid w:val="00286962"/>
    <w:rsid w:val="00287060"/>
    <w:rsid w:val="0028717E"/>
    <w:rsid w:val="002876AB"/>
    <w:rsid w:val="0028784E"/>
    <w:rsid w:val="0028798D"/>
    <w:rsid w:val="00287B8E"/>
    <w:rsid w:val="00287EB1"/>
    <w:rsid w:val="0029005A"/>
    <w:rsid w:val="002904D0"/>
    <w:rsid w:val="002908A0"/>
    <w:rsid w:val="002908F8"/>
    <w:rsid w:val="00290DA3"/>
    <w:rsid w:val="002913F7"/>
    <w:rsid w:val="002919CE"/>
    <w:rsid w:val="00291B64"/>
    <w:rsid w:val="00291E29"/>
    <w:rsid w:val="002920E5"/>
    <w:rsid w:val="0029212E"/>
    <w:rsid w:val="00292875"/>
    <w:rsid w:val="0029293F"/>
    <w:rsid w:val="00292B4D"/>
    <w:rsid w:val="00292D40"/>
    <w:rsid w:val="00292F9C"/>
    <w:rsid w:val="002931E4"/>
    <w:rsid w:val="002931EC"/>
    <w:rsid w:val="00293C1A"/>
    <w:rsid w:val="00293E7A"/>
    <w:rsid w:val="00294074"/>
    <w:rsid w:val="00294152"/>
    <w:rsid w:val="002941A2"/>
    <w:rsid w:val="0029461E"/>
    <w:rsid w:val="00294C0C"/>
    <w:rsid w:val="00294FF5"/>
    <w:rsid w:val="002959EC"/>
    <w:rsid w:val="00295AD3"/>
    <w:rsid w:val="00295DDA"/>
    <w:rsid w:val="00295F02"/>
    <w:rsid w:val="00296055"/>
    <w:rsid w:val="002968DA"/>
    <w:rsid w:val="00296DC5"/>
    <w:rsid w:val="002972E8"/>
    <w:rsid w:val="002973EF"/>
    <w:rsid w:val="00297426"/>
    <w:rsid w:val="00297428"/>
    <w:rsid w:val="00297BB3"/>
    <w:rsid w:val="00297BD3"/>
    <w:rsid w:val="00297C8B"/>
    <w:rsid w:val="002A0413"/>
    <w:rsid w:val="002A0584"/>
    <w:rsid w:val="002A05BB"/>
    <w:rsid w:val="002A05DA"/>
    <w:rsid w:val="002A07FC"/>
    <w:rsid w:val="002A0A53"/>
    <w:rsid w:val="002A0C33"/>
    <w:rsid w:val="002A0F98"/>
    <w:rsid w:val="002A10C8"/>
    <w:rsid w:val="002A11FC"/>
    <w:rsid w:val="002A1210"/>
    <w:rsid w:val="002A136A"/>
    <w:rsid w:val="002A17CA"/>
    <w:rsid w:val="002A17EB"/>
    <w:rsid w:val="002A1A03"/>
    <w:rsid w:val="002A1CFC"/>
    <w:rsid w:val="002A260B"/>
    <w:rsid w:val="002A31CD"/>
    <w:rsid w:val="002A3288"/>
    <w:rsid w:val="002A3448"/>
    <w:rsid w:val="002A370E"/>
    <w:rsid w:val="002A3750"/>
    <w:rsid w:val="002A3CCE"/>
    <w:rsid w:val="002A404F"/>
    <w:rsid w:val="002A4056"/>
    <w:rsid w:val="002A4114"/>
    <w:rsid w:val="002A41E5"/>
    <w:rsid w:val="002A44F4"/>
    <w:rsid w:val="002A4548"/>
    <w:rsid w:val="002A49FD"/>
    <w:rsid w:val="002A4A78"/>
    <w:rsid w:val="002A5086"/>
    <w:rsid w:val="002A52D8"/>
    <w:rsid w:val="002A5395"/>
    <w:rsid w:val="002A552B"/>
    <w:rsid w:val="002A5B0B"/>
    <w:rsid w:val="002A5B44"/>
    <w:rsid w:val="002A6026"/>
    <w:rsid w:val="002A60A7"/>
    <w:rsid w:val="002A6230"/>
    <w:rsid w:val="002A68C2"/>
    <w:rsid w:val="002A6D08"/>
    <w:rsid w:val="002A715D"/>
    <w:rsid w:val="002A7276"/>
    <w:rsid w:val="002A780A"/>
    <w:rsid w:val="002A792F"/>
    <w:rsid w:val="002B00C0"/>
    <w:rsid w:val="002B0114"/>
    <w:rsid w:val="002B0AC7"/>
    <w:rsid w:val="002B0C2D"/>
    <w:rsid w:val="002B0CBB"/>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C92"/>
    <w:rsid w:val="002C0D5A"/>
    <w:rsid w:val="002C1099"/>
    <w:rsid w:val="002C133A"/>
    <w:rsid w:val="002C1718"/>
    <w:rsid w:val="002C179B"/>
    <w:rsid w:val="002C1DE0"/>
    <w:rsid w:val="002C1FD8"/>
    <w:rsid w:val="002C2587"/>
    <w:rsid w:val="002C2B7B"/>
    <w:rsid w:val="002C2C5D"/>
    <w:rsid w:val="002C2DF8"/>
    <w:rsid w:val="002C2EF4"/>
    <w:rsid w:val="002C3012"/>
    <w:rsid w:val="002C32FE"/>
    <w:rsid w:val="002C3369"/>
    <w:rsid w:val="002C3434"/>
    <w:rsid w:val="002C34E4"/>
    <w:rsid w:val="002C36ED"/>
    <w:rsid w:val="002C37E6"/>
    <w:rsid w:val="002C382C"/>
    <w:rsid w:val="002C390D"/>
    <w:rsid w:val="002C3C03"/>
    <w:rsid w:val="002C3F9A"/>
    <w:rsid w:val="002C4611"/>
    <w:rsid w:val="002C464A"/>
    <w:rsid w:val="002C4B90"/>
    <w:rsid w:val="002C4DF8"/>
    <w:rsid w:val="002C5062"/>
    <w:rsid w:val="002C522B"/>
    <w:rsid w:val="002C5A97"/>
    <w:rsid w:val="002C5C0F"/>
    <w:rsid w:val="002C5D89"/>
    <w:rsid w:val="002C5DD6"/>
    <w:rsid w:val="002C6179"/>
    <w:rsid w:val="002C6538"/>
    <w:rsid w:val="002C6670"/>
    <w:rsid w:val="002C669C"/>
    <w:rsid w:val="002C676A"/>
    <w:rsid w:val="002C67F2"/>
    <w:rsid w:val="002C68B9"/>
    <w:rsid w:val="002C69F8"/>
    <w:rsid w:val="002C6CD8"/>
    <w:rsid w:val="002C75AF"/>
    <w:rsid w:val="002C7C6D"/>
    <w:rsid w:val="002C7E22"/>
    <w:rsid w:val="002D0115"/>
    <w:rsid w:val="002D041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3F44"/>
    <w:rsid w:val="002D40BF"/>
    <w:rsid w:val="002D4218"/>
    <w:rsid w:val="002D46AF"/>
    <w:rsid w:val="002D4AC0"/>
    <w:rsid w:val="002D4BAB"/>
    <w:rsid w:val="002D4E97"/>
    <w:rsid w:val="002D4FDA"/>
    <w:rsid w:val="002D55EC"/>
    <w:rsid w:val="002D5C4C"/>
    <w:rsid w:val="002D6277"/>
    <w:rsid w:val="002D62F0"/>
    <w:rsid w:val="002D62F5"/>
    <w:rsid w:val="002D6645"/>
    <w:rsid w:val="002D664C"/>
    <w:rsid w:val="002D6723"/>
    <w:rsid w:val="002D6840"/>
    <w:rsid w:val="002D6C58"/>
    <w:rsid w:val="002D6EA8"/>
    <w:rsid w:val="002D6FDE"/>
    <w:rsid w:val="002D723D"/>
    <w:rsid w:val="002D7401"/>
    <w:rsid w:val="002D7C68"/>
    <w:rsid w:val="002D7C6A"/>
    <w:rsid w:val="002D7E4F"/>
    <w:rsid w:val="002E097F"/>
    <w:rsid w:val="002E09A8"/>
    <w:rsid w:val="002E0CD7"/>
    <w:rsid w:val="002E1056"/>
    <w:rsid w:val="002E1726"/>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42"/>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DE"/>
    <w:rsid w:val="002E72E0"/>
    <w:rsid w:val="002E7368"/>
    <w:rsid w:val="002E79B1"/>
    <w:rsid w:val="002E79ED"/>
    <w:rsid w:val="002E7CAC"/>
    <w:rsid w:val="002E7CC1"/>
    <w:rsid w:val="002E7CF8"/>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3F18"/>
    <w:rsid w:val="002F41AD"/>
    <w:rsid w:val="002F42A2"/>
    <w:rsid w:val="002F432C"/>
    <w:rsid w:val="002F43D9"/>
    <w:rsid w:val="002F48F4"/>
    <w:rsid w:val="002F4A73"/>
    <w:rsid w:val="002F50E5"/>
    <w:rsid w:val="002F51B6"/>
    <w:rsid w:val="002F5411"/>
    <w:rsid w:val="002F555D"/>
    <w:rsid w:val="002F562C"/>
    <w:rsid w:val="002F5869"/>
    <w:rsid w:val="002F590B"/>
    <w:rsid w:val="002F593B"/>
    <w:rsid w:val="002F5AAA"/>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193"/>
    <w:rsid w:val="00302B92"/>
    <w:rsid w:val="00302FE1"/>
    <w:rsid w:val="00303141"/>
    <w:rsid w:val="003033DB"/>
    <w:rsid w:val="00303C57"/>
    <w:rsid w:val="00303CAB"/>
    <w:rsid w:val="00303F8F"/>
    <w:rsid w:val="00304869"/>
    <w:rsid w:val="00304B58"/>
    <w:rsid w:val="00305301"/>
    <w:rsid w:val="0030554C"/>
    <w:rsid w:val="00305589"/>
    <w:rsid w:val="00305BA2"/>
    <w:rsid w:val="00305F4C"/>
    <w:rsid w:val="00306C24"/>
    <w:rsid w:val="00306DC9"/>
    <w:rsid w:val="00306E1B"/>
    <w:rsid w:val="00307124"/>
    <w:rsid w:val="0030757E"/>
    <w:rsid w:val="00307F61"/>
    <w:rsid w:val="003103A4"/>
    <w:rsid w:val="00310646"/>
    <w:rsid w:val="00310893"/>
    <w:rsid w:val="00310CFC"/>
    <w:rsid w:val="003111E9"/>
    <w:rsid w:val="0031150A"/>
    <w:rsid w:val="003115BF"/>
    <w:rsid w:val="003125E4"/>
    <w:rsid w:val="00312A5B"/>
    <w:rsid w:val="00312D25"/>
    <w:rsid w:val="00312ED7"/>
    <w:rsid w:val="00312F2F"/>
    <w:rsid w:val="00313383"/>
    <w:rsid w:val="003137A1"/>
    <w:rsid w:val="003137E4"/>
    <w:rsid w:val="00314090"/>
    <w:rsid w:val="00314782"/>
    <w:rsid w:val="00314A91"/>
    <w:rsid w:val="00314BAB"/>
    <w:rsid w:val="00314BF5"/>
    <w:rsid w:val="003155E0"/>
    <w:rsid w:val="003156B3"/>
    <w:rsid w:val="00315DD1"/>
    <w:rsid w:val="00315E2D"/>
    <w:rsid w:val="00315E95"/>
    <w:rsid w:val="00315F32"/>
    <w:rsid w:val="00316229"/>
    <w:rsid w:val="00316F90"/>
    <w:rsid w:val="003178EF"/>
    <w:rsid w:val="00317D23"/>
    <w:rsid w:val="00320116"/>
    <w:rsid w:val="00320512"/>
    <w:rsid w:val="003205A0"/>
    <w:rsid w:val="0032083B"/>
    <w:rsid w:val="00320C61"/>
    <w:rsid w:val="003210E3"/>
    <w:rsid w:val="0032138D"/>
    <w:rsid w:val="003213A7"/>
    <w:rsid w:val="003215AA"/>
    <w:rsid w:val="00321A16"/>
    <w:rsid w:val="00321D45"/>
    <w:rsid w:val="00321DBB"/>
    <w:rsid w:val="00321EBE"/>
    <w:rsid w:val="003221B4"/>
    <w:rsid w:val="00322676"/>
    <w:rsid w:val="003229E8"/>
    <w:rsid w:val="00322A48"/>
    <w:rsid w:val="00322F70"/>
    <w:rsid w:val="0032316C"/>
    <w:rsid w:val="00323228"/>
    <w:rsid w:val="00323941"/>
    <w:rsid w:val="00323979"/>
    <w:rsid w:val="00323A10"/>
    <w:rsid w:val="00323C99"/>
    <w:rsid w:val="003240D3"/>
    <w:rsid w:val="00324199"/>
    <w:rsid w:val="003245C8"/>
    <w:rsid w:val="00324B2E"/>
    <w:rsid w:val="00324BEC"/>
    <w:rsid w:val="00324C8B"/>
    <w:rsid w:val="00324DEC"/>
    <w:rsid w:val="0032543D"/>
    <w:rsid w:val="0032565E"/>
    <w:rsid w:val="00325A95"/>
    <w:rsid w:val="00325AAE"/>
    <w:rsid w:val="00325D1B"/>
    <w:rsid w:val="00325FF5"/>
    <w:rsid w:val="00326247"/>
    <w:rsid w:val="00326433"/>
    <w:rsid w:val="00326464"/>
    <w:rsid w:val="00326AD6"/>
    <w:rsid w:val="0032736A"/>
    <w:rsid w:val="003273E2"/>
    <w:rsid w:val="00327859"/>
    <w:rsid w:val="00327A8E"/>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D70"/>
    <w:rsid w:val="00332E9C"/>
    <w:rsid w:val="00332FA4"/>
    <w:rsid w:val="00333113"/>
    <w:rsid w:val="003331F3"/>
    <w:rsid w:val="00333515"/>
    <w:rsid w:val="0033370E"/>
    <w:rsid w:val="003340D6"/>
    <w:rsid w:val="00334512"/>
    <w:rsid w:val="00334A4E"/>
    <w:rsid w:val="00334AD3"/>
    <w:rsid w:val="00334BAD"/>
    <w:rsid w:val="00334BCB"/>
    <w:rsid w:val="00334C48"/>
    <w:rsid w:val="00334F22"/>
    <w:rsid w:val="0033511B"/>
    <w:rsid w:val="0033517C"/>
    <w:rsid w:val="00335323"/>
    <w:rsid w:val="0033561F"/>
    <w:rsid w:val="0033588A"/>
    <w:rsid w:val="00335938"/>
    <w:rsid w:val="00335C0F"/>
    <w:rsid w:val="00335C18"/>
    <w:rsid w:val="00336233"/>
    <w:rsid w:val="003366C9"/>
    <w:rsid w:val="003369E0"/>
    <w:rsid w:val="00336D1E"/>
    <w:rsid w:val="00336DD1"/>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A69"/>
    <w:rsid w:val="00341E31"/>
    <w:rsid w:val="00341FFE"/>
    <w:rsid w:val="003420A1"/>
    <w:rsid w:val="00342FC0"/>
    <w:rsid w:val="003433E7"/>
    <w:rsid w:val="00343679"/>
    <w:rsid w:val="00343779"/>
    <w:rsid w:val="0034378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48E"/>
    <w:rsid w:val="003505F7"/>
    <w:rsid w:val="0035100B"/>
    <w:rsid w:val="003515C0"/>
    <w:rsid w:val="003515D7"/>
    <w:rsid w:val="003515E2"/>
    <w:rsid w:val="0035177F"/>
    <w:rsid w:val="00351C90"/>
    <w:rsid w:val="00351FB8"/>
    <w:rsid w:val="003521FF"/>
    <w:rsid w:val="00352315"/>
    <w:rsid w:val="003523BA"/>
    <w:rsid w:val="00352647"/>
    <w:rsid w:val="00352668"/>
    <w:rsid w:val="0035284E"/>
    <w:rsid w:val="00352EFB"/>
    <w:rsid w:val="00352FD9"/>
    <w:rsid w:val="0035387B"/>
    <w:rsid w:val="003538BF"/>
    <w:rsid w:val="00354605"/>
    <w:rsid w:val="003548E7"/>
    <w:rsid w:val="0035531E"/>
    <w:rsid w:val="00355AF8"/>
    <w:rsid w:val="00355B1E"/>
    <w:rsid w:val="00355E05"/>
    <w:rsid w:val="00355E5E"/>
    <w:rsid w:val="00356978"/>
    <w:rsid w:val="00356A84"/>
    <w:rsid w:val="00356F24"/>
    <w:rsid w:val="0035707B"/>
    <w:rsid w:val="003571E7"/>
    <w:rsid w:val="0035726B"/>
    <w:rsid w:val="0035793F"/>
    <w:rsid w:val="00357B0D"/>
    <w:rsid w:val="00357B44"/>
    <w:rsid w:val="0036030A"/>
    <w:rsid w:val="003605DA"/>
    <w:rsid w:val="00360776"/>
    <w:rsid w:val="003607E9"/>
    <w:rsid w:val="0036091C"/>
    <w:rsid w:val="00360C81"/>
    <w:rsid w:val="00360D66"/>
    <w:rsid w:val="00360D9A"/>
    <w:rsid w:val="00360E37"/>
    <w:rsid w:val="00361026"/>
    <w:rsid w:val="003611B7"/>
    <w:rsid w:val="0036137D"/>
    <w:rsid w:val="0036152E"/>
    <w:rsid w:val="00361800"/>
    <w:rsid w:val="003618D6"/>
    <w:rsid w:val="00362057"/>
    <w:rsid w:val="0036229C"/>
    <w:rsid w:val="00362516"/>
    <w:rsid w:val="003626C3"/>
    <w:rsid w:val="00362A0B"/>
    <w:rsid w:val="00362A96"/>
    <w:rsid w:val="00362D1D"/>
    <w:rsid w:val="00362E87"/>
    <w:rsid w:val="00362E9F"/>
    <w:rsid w:val="00362F56"/>
    <w:rsid w:val="00363294"/>
    <w:rsid w:val="00363442"/>
    <w:rsid w:val="00363604"/>
    <w:rsid w:val="003636FE"/>
    <w:rsid w:val="00363970"/>
    <w:rsid w:val="00363B85"/>
    <w:rsid w:val="00363D3F"/>
    <w:rsid w:val="00363EC4"/>
    <w:rsid w:val="00364055"/>
    <w:rsid w:val="00364268"/>
    <w:rsid w:val="00364598"/>
    <w:rsid w:val="003649B6"/>
    <w:rsid w:val="00364BA6"/>
    <w:rsid w:val="00364CE1"/>
    <w:rsid w:val="0036533F"/>
    <w:rsid w:val="0036591A"/>
    <w:rsid w:val="00365931"/>
    <w:rsid w:val="00365D52"/>
    <w:rsid w:val="00365DD9"/>
    <w:rsid w:val="00366199"/>
    <w:rsid w:val="00366676"/>
    <w:rsid w:val="00366BD0"/>
    <w:rsid w:val="00366DB6"/>
    <w:rsid w:val="003674BB"/>
    <w:rsid w:val="00367B30"/>
    <w:rsid w:val="00370049"/>
    <w:rsid w:val="00370249"/>
    <w:rsid w:val="003702F9"/>
    <w:rsid w:val="00370361"/>
    <w:rsid w:val="003706AB"/>
    <w:rsid w:val="00370A37"/>
    <w:rsid w:val="00370BA1"/>
    <w:rsid w:val="00370C8C"/>
    <w:rsid w:val="00370E30"/>
    <w:rsid w:val="00371017"/>
    <w:rsid w:val="00371740"/>
    <w:rsid w:val="00371DA1"/>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274"/>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388"/>
    <w:rsid w:val="003805E8"/>
    <w:rsid w:val="00380E9C"/>
    <w:rsid w:val="003810F6"/>
    <w:rsid w:val="00381241"/>
    <w:rsid w:val="003815E0"/>
    <w:rsid w:val="00381636"/>
    <w:rsid w:val="0038186A"/>
    <w:rsid w:val="003818D7"/>
    <w:rsid w:val="00381A53"/>
    <w:rsid w:val="00382091"/>
    <w:rsid w:val="003826FE"/>
    <w:rsid w:val="0038281E"/>
    <w:rsid w:val="003829C0"/>
    <w:rsid w:val="00382C0D"/>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3C8"/>
    <w:rsid w:val="00386557"/>
    <w:rsid w:val="00386750"/>
    <w:rsid w:val="00386827"/>
    <w:rsid w:val="00386B5E"/>
    <w:rsid w:val="00386DC2"/>
    <w:rsid w:val="0038743E"/>
    <w:rsid w:val="003874D3"/>
    <w:rsid w:val="00387794"/>
    <w:rsid w:val="00387C96"/>
    <w:rsid w:val="00387D74"/>
    <w:rsid w:val="00387F6D"/>
    <w:rsid w:val="00387F94"/>
    <w:rsid w:val="00390039"/>
    <w:rsid w:val="00390053"/>
    <w:rsid w:val="00390694"/>
    <w:rsid w:val="003906FF"/>
    <w:rsid w:val="00390BC0"/>
    <w:rsid w:val="00390FAD"/>
    <w:rsid w:val="00391669"/>
    <w:rsid w:val="00391BDE"/>
    <w:rsid w:val="00391BFB"/>
    <w:rsid w:val="00391C77"/>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061"/>
    <w:rsid w:val="00397384"/>
    <w:rsid w:val="003973B3"/>
    <w:rsid w:val="00397749"/>
    <w:rsid w:val="0039784D"/>
    <w:rsid w:val="00397B4F"/>
    <w:rsid w:val="003A02A4"/>
    <w:rsid w:val="003A032B"/>
    <w:rsid w:val="003A0ED9"/>
    <w:rsid w:val="003A0FC4"/>
    <w:rsid w:val="003A12A7"/>
    <w:rsid w:val="003A140B"/>
    <w:rsid w:val="003A1979"/>
    <w:rsid w:val="003A1BDE"/>
    <w:rsid w:val="003A1DC1"/>
    <w:rsid w:val="003A1EA5"/>
    <w:rsid w:val="003A1EDE"/>
    <w:rsid w:val="003A1F06"/>
    <w:rsid w:val="003A1FE4"/>
    <w:rsid w:val="003A2182"/>
    <w:rsid w:val="003A29B4"/>
    <w:rsid w:val="003A2AEA"/>
    <w:rsid w:val="003A2E6A"/>
    <w:rsid w:val="003A2F70"/>
    <w:rsid w:val="003A3136"/>
    <w:rsid w:val="003A323B"/>
    <w:rsid w:val="003A32E8"/>
    <w:rsid w:val="003A32FA"/>
    <w:rsid w:val="003A34B3"/>
    <w:rsid w:val="003A38B4"/>
    <w:rsid w:val="003A4009"/>
    <w:rsid w:val="003A421C"/>
    <w:rsid w:val="003A4698"/>
    <w:rsid w:val="003A4826"/>
    <w:rsid w:val="003A4A7E"/>
    <w:rsid w:val="003A4C51"/>
    <w:rsid w:val="003A4DA7"/>
    <w:rsid w:val="003A564F"/>
    <w:rsid w:val="003A6227"/>
    <w:rsid w:val="003A627A"/>
    <w:rsid w:val="003A6747"/>
    <w:rsid w:val="003A6BBA"/>
    <w:rsid w:val="003A6CAD"/>
    <w:rsid w:val="003A73BA"/>
    <w:rsid w:val="003A7779"/>
    <w:rsid w:val="003A78E2"/>
    <w:rsid w:val="003A79B5"/>
    <w:rsid w:val="003B05D7"/>
    <w:rsid w:val="003B0A7C"/>
    <w:rsid w:val="003B0A8F"/>
    <w:rsid w:val="003B0BC3"/>
    <w:rsid w:val="003B0C48"/>
    <w:rsid w:val="003B1314"/>
    <w:rsid w:val="003B1761"/>
    <w:rsid w:val="003B211C"/>
    <w:rsid w:val="003B2434"/>
    <w:rsid w:val="003B2595"/>
    <w:rsid w:val="003B25E9"/>
    <w:rsid w:val="003B2EF3"/>
    <w:rsid w:val="003B2FEC"/>
    <w:rsid w:val="003B30AF"/>
    <w:rsid w:val="003B3430"/>
    <w:rsid w:val="003B3B25"/>
    <w:rsid w:val="003B404A"/>
    <w:rsid w:val="003B40D4"/>
    <w:rsid w:val="003B42DE"/>
    <w:rsid w:val="003B4988"/>
    <w:rsid w:val="003B4A51"/>
    <w:rsid w:val="003B4BD0"/>
    <w:rsid w:val="003B52C0"/>
    <w:rsid w:val="003B53BD"/>
    <w:rsid w:val="003B55D0"/>
    <w:rsid w:val="003B5E8E"/>
    <w:rsid w:val="003B60C3"/>
    <w:rsid w:val="003B614D"/>
    <w:rsid w:val="003B6886"/>
    <w:rsid w:val="003B6A29"/>
    <w:rsid w:val="003B6C15"/>
    <w:rsid w:val="003B7521"/>
    <w:rsid w:val="003B77EB"/>
    <w:rsid w:val="003B7AB3"/>
    <w:rsid w:val="003B7BDE"/>
    <w:rsid w:val="003B7DDB"/>
    <w:rsid w:val="003C070A"/>
    <w:rsid w:val="003C0830"/>
    <w:rsid w:val="003C0B23"/>
    <w:rsid w:val="003C0D0D"/>
    <w:rsid w:val="003C0E78"/>
    <w:rsid w:val="003C0F2C"/>
    <w:rsid w:val="003C0FE7"/>
    <w:rsid w:val="003C1167"/>
    <w:rsid w:val="003C19B2"/>
    <w:rsid w:val="003C19C0"/>
    <w:rsid w:val="003C1CB4"/>
    <w:rsid w:val="003C1FA4"/>
    <w:rsid w:val="003C2807"/>
    <w:rsid w:val="003C2D94"/>
    <w:rsid w:val="003C353C"/>
    <w:rsid w:val="003C3747"/>
    <w:rsid w:val="003C44D3"/>
    <w:rsid w:val="003C4595"/>
    <w:rsid w:val="003C53BA"/>
    <w:rsid w:val="003C5765"/>
    <w:rsid w:val="003C5B10"/>
    <w:rsid w:val="003C5C2E"/>
    <w:rsid w:val="003C620F"/>
    <w:rsid w:val="003C6377"/>
    <w:rsid w:val="003C69CB"/>
    <w:rsid w:val="003C69F9"/>
    <w:rsid w:val="003C6EF4"/>
    <w:rsid w:val="003C72D2"/>
    <w:rsid w:val="003C771B"/>
    <w:rsid w:val="003C7C8F"/>
    <w:rsid w:val="003D034E"/>
    <w:rsid w:val="003D05B3"/>
    <w:rsid w:val="003D0601"/>
    <w:rsid w:val="003D0639"/>
    <w:rsid w:val="003D087F"/>
    <w:rsid w:val="003D0B53"/>
    <w:rsid w:val="003D0EFB"/>
    <w:rsid w:val="003D1218"/>
    <w:rsid w:val="003D121B"/>
    <w:rsid w:val="003D123F"/>
    <w:rsid w:val="003D156D"/>
    <w:rsid w:val="003D16AA"/>
    <w:rsid w:val="003D175D"/>
    <w:rsid w:val="003D19AC"/>
    <w:rsid w:val="003D1B63"/>
    <w:rsid w:val="003D1E71"/>
    <w:rsid w:val="003D1F78"/>
    <w:rsid w:val="003D2012"/>
    <w:rsid w:val="003D25A5"/>
    <w:rsid w:val="003D276D"/>
    <w:rsid w:val="003D2B52"/>
    <w:rsid w:val="003D2B57"/>
    <w:rsid w:val="003D3403"/>
    <w:rsid w:val="003D347D"/>
    <w:rsid w:val="003D3490"/>
    <w:rsid w:val="003D36F7"/>
    <w:rsid w:val="003D3DB9"/>
    <w:rsid w:val="003D40C4"/>
    <w:rsid w:val="003D419C"/>
    <w:rsid w:val="003D44E8"/>
    <w:rsid w:val="003D48F3"/>
    <w:rsid w:val="003D4AE5"/>
    <w:rsid w:val="003D4BC8"/>
    <w:rsid w:val="003D4D86"/>
    <w:rsid w:val="003D52F9"/>
    <w:rsid w:val="003D54B6"/>
    <w:rsid w:val="003D58EE"/>
    <w:rsid w:val="003D594A"/>
    <w:rsid w:val="003D5B05"/>
    <w:rsid w:val="003D5BE5"/>
    <w:rsid w:val="003D62A8"/>
    <w:rsid w:val="003D6338"/>
    <w:rsid w:val="003D636F"/>
    <w:rsid w:val="003D63A0"/>
    <w:rsid w:val="003D649E"/>
    <w:rsid w:val="003D65E1"/>
    <w:rsid w:val="003D69AB"/>
    <w:rsid w:val="003D6E33"/>
    <w:rsid w:val="003D7691"/>
    <w:rsid w:val="003D79B2"/>
    <w:rsid w:val="003D7C04"/>
    <w:rsid w:val="003D7D21"/>
    <w:rsid w:val="003D7D41"/>
    <w:rsid w:val="003D7F63"/>
    <w:rsid w:val="003E0349"/>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3E39"/>
    <w:rsid w:val="003E402E"/>
    <w:rsid w:val="003E40E8"/>
    <w:rsid w:val="003E420B"/>
    <w:rsid w:val="003E4288"/>
    <w:rsid w:val="003E433E"/>
    <w:rsid w:val="003E43A9"/>
    <w:rsid w:val="003E4988"/>
    <w:rsid w:val="003E4A72"/>
    <w:rsid w:val="003E5159"/>
    <w:rsid w:val="003E5163"/>
    <w:rsid w:val="003E51D8"/>
    <w:rsid w:val="003E521C"/>
    <w:rsid w:val="003E523B"/>
    <w:rsid w:val="003E5856"/>
    <w:rsid w:val="003E58AD"/>
    <w:rsid w:val="003E5D02"/>
    <w:rsid w:val="003E6171"/>
    <w:rsid w:val="003E64A0"/>
    <w:rsid w:val="003E65EA"/>
    <w:rsid w:val="003E6BC9"/>
    <w:rsid w:val="003E6CF4"/>
    <w:rsid w:val="003E7460"/>
    <w:rsid w:val="003E76A8"/>
    <w:rsid w:val="003E7704"/>
    <w:rsid w:val="003E7936"/>
    <w:rsid w:val="003E796A"/>
    <w:rsid w:val="003E7985"/>
    <w:rsid w:val="003E79DB"/>
    <w:rsid w:val="003F0148"/>
    <w:rsid w:val="003F06D6"/>
    <w:rsid w:val="003F06E8"/>
    <w:rsid w:val="003F0982"/>
    <w:rsid w:val="003F0A80"/>
    <w:rsid w:val="003F0E23"/>
    <w:rsid w:val="003F11EA"/>
    <w:rsid w:val="003F16B0"/>
    <w:rsid w:val="003F178D"/>
    <w:rsid w:val="003F1D30"/>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4DF3"/>
    <w:rsid w:val="003F55DE"/>
    <w:rsid w:val="003F5747"/>
    <w:rsid w:val="003F5C40"/>
    <w:rsid w:val="003F5C5D"/>
    <w:rsid w:val="003F5F33"/>
    <w:rsid w:val="003F613D"/>
    <w:rsid w:val="003F6596"/>
    <w:rsid w:val="003F684F"/>
    <w:rsid w:val="003F6AC7"/>
    <w:rsid w:val="003F6B66"/>
    <w:rsid w:val="003F6B87"/>
    <w:rsid w:val="003F6CAF"/>
    <w:rsid w:val="003F6EEE"/>
    <w:rsid w:val="003F6F45"/>
    <w:rsid w:val="003F77B6"/>
    <w:rsid w:val="003F786E"/>
    <w:rsid w:val="003F7B05"/>
    <w:rsid w:val="003F7B8E"/>
    <w:rsid w:val="0040049C"/>
    <w:rsid w:val="0040058A"/>
    <w:rsid w:val="00400AF6"/>
    <w:rsid w:val="00400B8D"/>
    <w:rsid w:val="00400C7A"/>
    <w:rsid w:val="00401071"/>
    <w:rsid w:val="004012F3"/>
    <w:rsid w:val="00401A86"/>
    <w:rsid w:val="00401B02"/>
    <w:rsid w:val="00401B28"/>
    <w:rsid w:val="00401B7B"/>
    <w:rsid w:val="00401BAF"/>
    <w:rsid w:val="00401D11"/>
    <w:rsid w:val="00401E3F"/>
    <w:rsid w:val="00402191"/>
    <w:rsid w:val="004023A1"/>
    <w:rsid w:val="00402432"/>
    <w:rsid w:val="004024FE"/>
    <w:rsid w:val="004025E9"/>
    <w:rsid w:val="00402746"/>
    <w:rsid w:val="004027B1"/>
    <w:rsid w:val="004027C1"/>
    <w:rsid w:val="00402946"/>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698"/>
    <w:rsid w:val="00405A94"/>
    <w:rsid w:val="00405D06"/>
    <w:rsid w:val="00405D28"/>
    <w:rsid w:val="00405D93"/>
    <w:rsid w:val="00405FC1"/>
    <w:rsid w:val="004061FD"/>
    <w:rsid w:val="004062E9"/>
    <w:rsid w:val="00406470"/>
    <w:rsid w:val="004068BA"/>
    <w:rsid w:val="0040694E"/>
    <w:rsid w:val="00406F7F"/>
    <w:rsid w:val="004070F0"/>
    <w:rsid w:val="0040731E"/>
    <w:rsid w:val="00407860"/>
    <w:rsid w:val="0041058B"/>
    <w:rsid w:val="004109A3"/>
    <w:rsid w:val="004111C4"/>
    <w:rsid w:val="004111D3"/>
    <w:rsid w:val="0041169A"/>
    <w:rsid w:val="0041199C"/>
    <w:rsid w:val="00411BD1"/>
    <w:rsid w:val="00411BF2"/>
    <w:rsid w:val="00411BF3"/>
    <w:rsid w:val="00411EFF"/>
    <w:rsid w:val="00411FC2"/>
    <w:rsid w:val="0041202B"/>
    <w:rsid w:val="004122FE"/>
    <w:rsid w:val="00412418"/>
    <w:rsid w:val="00412CEE"/>
    <w:rsid w:val="00412E27"/>
    <w:rsid w:val="004130B9"/>
    <w:rsid w:val="004135D2"/>
    <w:rsid w:val="004136DE"/>
    <w:rsid w:val="00413833"/>
    <w:rsid w:val="00413BC3"/>
    <w:rsid w:val="00413CF0"/>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478"/>
    <w:rsid w:val="0041671C"/>
    <w:rsid w:val="00416836"/>
    <w:rsid w:val="004168E2"/>
    <w:rsid w:val="004169DA"/>
    <w:rsid w:val="00416A70"/>
    <w:rsid w:val="00417441"/>
    <w:rsid w:val="00417508"/>
    <w:rsid w:val="0041778B"/>
    <w:rsid w:val="00417897"/>
    <w:rsid w:val="00417A51"/>
    <w:rsid w:val="00417B62"/>
    <w:rsid w:val="00417BFB"/>
    <w:rsid w:val="00417DCC"/>
    <w:rsid w:val="00417E09"/>
    <w:rsid w:val="00417EB5"/>
    <w:rsid w:val="00417EBD"/>
    <w:rsid w:val="00417EE3"/>
    <w:rsid w:val="00417F86"/>
    <w:rsid w:val="00420211"/>
    <w:rsid w:val="00420264"/>
    <w:rsid w:val="004205E7"/>
    <w:rsid w:val="00420721"/>
    <w:rsid w:val="004208D0"/>
    <w:rsid w:val="00420B2D"/>
    <w:rsid w:val="00420D48"/>
    <w:rsid w:val="00421208"/>
    <w:rsid w:val="00421388"/>
    <w:rsid w:val="00421821"/>
    <w:rsid w:val="0042185F"/>
    <w:rsid w:val="004219A0"/>
    <w:rsid w:val="00421A25"/>
    <w:rsid w:val="00421A3D"/>
    <w:rsid w:val="0042276D"/>
    <w:rsid w:val="00422B00"/>
    <w:rsid w:val="00422DB4"/>
    <w:rsid w:val="004235CF"/>
    <w:rsid w:val="00423BA1"/>
    <w:rsid w:val="00424947"/>
    <w:rsid w:val="00424AE8"/>
    <w:rsid w:val="00424F36"/>
    <w:rsid w:val="004251B0"/>
    <w:rsid w:val="004251FB"/>
    <w:rsid w:val="004252B1"/>
    <w:rsid w:val="004253E3"/>
    <w:rsid w:val="004254B6"/>
    <w:rsid w:val="00425AF4"/>
    <w:rsid w:val="00425BA4"/>
    <w:rsid w:val="00425E8B"/>
    <w:rsid w:val="00426755"/>
    <w:rsid w:val="00426884"/>
    <w:rsid w:val="0042696F"/>
    <w:rsid w:val="00426E11"/>
    <w:rsid w:val="00426FB2"/>
    <w:rsid w:val="0042768C"/>
    <w:rsid w:val="004279FE"/>
    <w:rsid w:val="00427D90"/>
    <w:rsid w:val="00430303"/>
    <w:rsid w:val="004303BB"/>
    <w:rsid w:val="00430FF3"/>
    <w:rsid w:val="0043122F"/>
    <w:rsid w:val="00431299"/>
    <w:rsid w:val="00431364"/>
    <w:rsid w:val="00431C0F"/>
    <w:rsid w:val="00431D5C"/>
    <w:rsid w:val="004321D3"/>
    <w:rsid w:val="0043258A"/>
    <w:rsid w:val="004329F0"/>
    <w:rsid w:val="00434282"/>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37F8B"/>
    <w:rsid w:val="004400DD"/>
    <w:rsid w:val="0044011B"/>
    <w:rsid w:val="00440AEF"/>
    <w:rsid w:val="00440BAB"/>
    <w:rsid w:val="00440C5B"/>
    <w:rsid w:val="00440FBF"/>
    <w:rsid w:val="00440FE9"/>
    <w:rsid w:val="004410B5"/>
    <w:rsid w:val="004410B6"/>
    <w:rsid w:val="004412F3"/>
    <w:rsid w:val="00441526"/>
    <w:rsid w:val="00441B42"/>
    <w:rsid w:val="00441FE1"/>
    <w:rsid w:val="0044232F"/>
    <w:rsid w:val="00442588"/>
    <w:rsid w:val="00442731"/>
    <w:rsid w:val="00442A9A"/>
    <w:rsid w:val="00442E03"/>
    <w:rsid w:val="00442F69"/>
    <w:rsid w:val="00443061"/>
    <w:rsid w:val="004432B8"/>
    <w:rsid w:val="00443469"/>
    <w:rsid w:val="0044370F"/>
    <w:rsid w:val="0044374E"/>
    <w:rsid w:val="004437B2"/>
    <w:rsid w:val="004437C6"/>
    <w:rsid w:val="004439D5"/>
    <w:rsid w:val="00443DD9"/>
    <w:rsid w:val="004441A9"/>
    <w:rsid w:val="00444C0B"/>
    <w:rsid w:val="00444E70"/>
    <w:rsid w:val="00445529"/>
    <w:rsid w:val="00445975"/>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22A"/>
    <w:rsid w:val="004514A0"/>
    <w:rsid w:val="004516B5"/>
    <w:rsid w:val="00451838"/>
    <w:rsid w:val="00451D28"/>
    <w:rsid w:val="00451DF2"/>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9C5"/>
    <w:rsid w:val="00455A90"/>
    <w:rsid w:val="00455B89"/>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D7"/>
    <w:rsid w:val="004614E1"/>
    <w:rsid w:val="00461E0A"/>
    <w:rsid w:val="004622F3"/>
    <w:rsid w:val="004625C5"/>
    <w:rsid w:val="00462B6A"/>
    <w:rsid w:val="00462DA6"/>
    <w:rsid w:val="00463370"/>
    <w:rsid w:val="00463535"/>
    <w:rsid w:val="0046389F"/>
    <w:rsid w:val="00463D79"/>
    <w:rsid w:val="00464026"/>
    <w:rsid w:val="00464260"/>
    <w:rsid w:val="004648F3"/>
    <w:rsid w:val="00464A45"/>
    <w:rsid w:val="00464F1C"/>
    <w:rsid w:val="00465553"/>
    <w:rsid w:val="004656A8"/>
    <w:rsid w:val="004658E0"/>
    <w:rsid w:val="00465934"/>
    <w:rsid w:val="00465DBA"/>
    <w:rsid w:val="00465EA6"/>
    <w:rsid w:val="0046635E"/>
    <w:rsid w:val="0046682B"/>
    <w:rsid w:val="00466958"/>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2AC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5A"/>
    <w:rsid w:val="0047618B"/>
    <w:rsid w:val="00476417"/>
    <w:rsid w:val="004764DC"/>
    <w:rsid w:val="00476555"/>
    <w:rsid w:val="0047686E"/>
    <w:rsid w:val="00476AF6"/>
    <w:rsid w:val="0047730E"/>
    <w:rsid w:val="004775C1"/>
    <w:rsid w:val="00477955"/>
    <w:rsid w:val="00477DA9"/>
    <w:rsid w:val="00477F29"/>
    <w:rsid w:val="00480079"/>
    <w:rsid w:val="0048007C"/>
    <w:rsid w:val="0048019C"/>
    <w:rsid w:val="004803BD"/>
    <w:rsid w:val="00480982"/>
    <w:rsid w:val="00480D34"/>
    <w:rsid w:val="00480E66"/>
    <w:rsid w:val="0048109E"/>
    <w:rsid w:val="00481157"/>
    <w:rsid w:val="00481200"/>
    <w:rsid w:val="004812AF"/>
    <w:rsid w:val="004813F2"/>
    <w:rsid w:val="0048148E"/>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D25"/>
    <w:rsid w:val="00484FFC"/>
    <w:rsid w:val="00485115"/>
    <w:rsid w:val="004852EE"/>
    <w:rsid w:val="0048531A"/>
    <w:rsid w:val="00485B65"/>
    <w:rsid w:val="004864B6"/>
    <w:rsid w:val="0048670E"/>
    <w:rsid w:val="0048696F"/>
    <w:rsid w:val="00486A9F"/>
    <w:rsid w:val="00486C6F"/>
    <w:rsid w:val="00487063"/>
    <w:rsid w:val="0048737F"/>
    <w:rsid w:val="0048778E"/>
    <w:rsid w:val="00487EF5"/>
    <w:rsid w:val="00487EF7"/>
    <w:rsid w:val="00487FAA"/>
    <w:rsid w:val="004903AF"/>
    <w:rsid w:val="004903CB"/>
    <w:rsid w:val="004904CD"/>
    <w:rsid w:val="00490966"/>
    <w:rsid w:val="00491029"/>
    <w:rsid w:val="004913A9"/>
    <w:rsid w:val="004913D5"/>
    <w:rsid w:val="00491624"/>
    <w:rsid w:val="004917C5"/>
    <w:rsid w:val="00491DED"/>
    <w:rsid w:val="004921FB"/>
    <w:rsid w:val="004926D2"/>
    <w:rsid w:val="00493000"/>
    <w:rsid w:val="0049307B"/>
    <w:rsid w:val="00493950"/>
    <w:rsid w:val="00494280"/>
    <w:rsid w:val="0049441C"/>
    <w:rsid w:val="004946C7"/>
    <w:rsid w:val="004947BE"/>
    <w:rsid w:val="0049509E"/>
    <w:rsid w:val="00495161"/>
    <w:rsid w:val="0049530E"/>
    <w:rsid w:val="00495995"/>
    <w:rsid w:val="00495C13"/>
    <w:rsid w:val="00495C19"/>
    <w:rsid w:val="00495CD6"/>
    <w:rsid w:val="004961BB"/>
    <w:rsid w:val="00496251"/>
    <w:rsid w:val="00496CF7"/>
    <w:rsid w:val="00496E32"/>
    <w:rsid w:val="00497231"/>
    <w:rsid w:val="004975C0"/>
    <w:rsid w:val="004976D9"/>
    <w:rsid w:val="0049783A"/>
    <w:rsid w:val="004979A8"/>
    <w:rsid w:val="004979B0"/>
    <w:rsid w:val="00497A5B"/>
    <w:rsid w:val="00497B23"/>
    <w:rsid w:val="00497D69"/>
    <w:rsid w:val="00497D9A"/>
    <w:rsid w:val="00497EA3"/>
    <w:rsid w:val="004A00EE"/>
    <w:rsid w:val="004A0159"/>
    <w:rsid w:val="004A0343"/>
    <w:rsid w:val="004A071D"/>
    <w:rsid w:val="004A0F0F"/>
    <w:rsid w:val="004A1343"/>
    <w:rsid w:val="004A14DC"/>
    <w:rsid w:val="004A1A5F"/>
    <w:rsid w:val="004A1B06"/>
    <w:rsid w:val="004A1EC7"/>
    <w:rsid w:val="004A1F69"/>
    <w:rsid w:val="004A2343"/>
    <w:rsid w:val="004A2408"/>
    <w:rsid w:val="004A2907"/>
    <w:rsid w:val="004A29FF"/>
    <w:rsid w:val="004A2C81"/>
    <w:rsid w:val="004A2D54"/>
    <w:rsid w:val="004A2F51"/>
    <w:rsid w:val="004A3026"/>
    <w:rsid w:val="004A3084"/>
    <w:rsid w:val="004A3294"/>
    <w:rsid w:val="004A3702"/>
    <w:rsid w:val="004A3971"/>
    <w:rsid w:val="004A39CD"/>
    <w:rsid w:val="004A3F1A"/>
    <w:rsid w:val="004A416A"/>
    <w:rsid w:val="004A4C72"/>
    <w:rsid w:val="004A4D3C"/>
    <w:rsid w:val="004A4EB3"/>
    <w:rsid w:val="004A5063"/>
    <w:rsid w:val="004A52EF"/>
    <w:rsid w:val="004A5532"/>
    <w:rsid w:val="004A55DF"/>
    <w:rsid w:val="004A568A"/>
    <w:rsid w:val="004A57CD"/>
    <w:rsid w:val="004A5E69"/>
    <w:rsid w:val="004A63DD"/>
    <w:rsid w:val="004A6477"/>
    <w:rsid w:val="004A6556"/>
    <w:rsid w:val="004A6A8B"/>
    <w:rsid w:val="004A6CC0"/>
    <w:rsid w:val="004A6E58"/>
    <w:rsid w:val="004A7384"/>
    <w:rsid w:val="004A7421"/>
    <w:rsid w:val="004A781D"/>
    <w:rsid w:val="004A7BD1"/>
    <w:rsid w:val="004A7EAD"/>
    <w:rsid w:val="004A7F1D"/>
    <w:rsid w:val="004B06DE"/>
    <w:rsid w:val="004B0A1F"/>
    <w:rsid w:val="004B0E2A"/>
    <w:rsid w:val="004B10D8"/>
    <w:rsid w:val="004B1264"/>
    <w:rsid w:val="004B1595"/>
    <w:rsid w:val="004B1A34"/>
    <w:rsid w:val="004B1CAA"/>
    <w:rsid w:val="004B1CB8"/>
    <w:rsid w:val="004B1D9C"/>
    <w:rsid w:val="004B1DC9"/>
    <w:rsid w:val="004B1E1C"/>
    <w:rsid w:val="004B20C4"/>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44AA"/>
    <w:rsid w:val="004B503F"/>
    <w:rsid w:val="004B5174"/>
    <w:rsid w:val="004B58A5"/>
    <w:rsid w:val="004B5A32"/>
    <w:rsid w:val="004B5C46"/>
    <w:rsid w:val="004B5E45"/>
    <w:rsid w:val="004B64B6"/>
    <w:rsid w:val="004B677C"/>
    <w:rsid w:val="004B6AA7"/>
    <w:rsid w:val="004B6D61"/>
    <w:rsid w:val="004B6D8D"/>
    <w:rsid w:val="004B6DEC"/>
    <w:rsid w:val="004B708E"/>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498"/>
    <w:rsid w:val="004C283C"/>
    <w:rsid w:val="004C2B79"/>
    <w:rsid w:val="004C2BE3"/>
    <w:rsid w:val="004C3208"/>
    <w:rsid w:val="004C3236"/>
    <w:rsid w:val="004C362C"/>
    <w:rsid w:val="004C3942"/>
    <w:rsid w:val="004C3AE8"/>
    <w:rsid w:val="004C3C0D"/>
    <w:rsid w:val="004C44D8"/>
    <w:rsid w:val="004C45F0"/>
    <w:rsid w:val="004C46C7"/>
    <w:rsid w:val="004C4883"/>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0D0E"/>
    <w:rsid w:val="004D1094"/>
    <w:rsid w:val="004D11EB"/>
    <w:rsid w:val="004D14F9"/>
    <w:rsid w:val="004D15CC"/>
    <w:rsid w:val="004D1A92"/>
    <w:rsid w:val="004D1BF1"/>
    <w:rsid w:val="004D1DBC"/>
    <w:rsid w:val="004D2006"/>
    <w:rsid w:val="004D22E8"/>
    <w:rsid w:val="004D2681"/>
    <w:rsid w:val="004D27BF"/>
    <w:rsid w:val="004D27D4"/>
    <w:rsid w:val="004D2BE1"/>
    <w:rsid w:val="004D3808"/>
    <w:rsid w:val="004D3A31"/>
    <w:rsid w:val="004D40DF"/>
    <w:rsid w:val="004D42F1"/>
    <w:rsid w:val="004D4549"/>
    <w:rsid w:val="004D4C9C"/>
    <w:rsid w:val="004D4D5A"/>
    <w:rsid w:val="004D4D96"/>
    <w:rsid w:val="004D5029"/>
    <w:rsid w:val="004D51C6"/>
    <w:rsid w:val="004D5C7B"/>
    <w:rsid w:val="004D620E"/>
    <w:rsid w:val="004D632A"/>
    <w:rsid w:val="004D65E0"/>
    <w:rsid w:val="004D68AE"/>
    <w:rsid w:val="004D6A91"/>
    <w:rsid w:val="004D6AA0"/>
    <w:rsid w:val="004D700D"/>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299D"/>
    <w:rsid w:val="004E3046"/>
    <w:rsid w:val="004E31DD"/>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5F3B"/>
    <w:rsid w:val="004E6569"/>
    <w:rsid w:val="004E6AF5"/>
    <w:rsid w:val="004E6C0F"/>
    <w:rsid w:val="004E7B61"/>
    <w:rsid w:val="004E7E34"/>
    <w:rsid w:val="004F0182"/>
    <w:rsid w:val="004F07C6"/>
    <w:rsid w:val="004F084A"/>
    <w:rsid w:val="004F0C39"/>
    <w:rsid w:val="004F121C"/>
    <w:rsid w:val="004F18BD"/>
    <w:rsid w:val="004F19F6"/>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5C7"/>
    <w:rsid w:val="004F4AAC"/>
    <w:rsid w:val="004F4D4E"/>
    <w:rsid w:val="004F5BEE"/>
    <w:rsid w:val="004F5DE8"/>
    <w:rsid w:val="004F6A17"/>
    <w:rsid w:val="004F6A77"/>
    <w:rsid w:val="004F6CA0"/>
    <w:rsid w:val="004F6EB7"/>
    <w:rsid w:val="004F736B"/>
    <w:rsid w:val="004F79B7"/>
    <w:rsid w:val="004F7AA0"/>
    <w:rsid w:val="004F7B68"/>
    <w:rsid w:val="004F7B6E"/>
    <w:rsid w:val="004F7C86"/>
    <w:rsid w:val="004F7EBD"/>
    <w:rsid w:val="00500BB8"/>
    <w:rsid w:val="00500C0D"/>
    <w:rsid w:val="0050103B"/>
    <w:rsid w:val="00501142"/>
    <w:rsid w:val="00501185"/>
    <w:rsid w:val="0050130B"/>
    <w:rsid w:val="00501365"/>
    <w:rsid w:val="00501374"/>
    <w:rsid w:val="005013B7"/>
    <w:rsid w:val="005017DD"/>
    <w:rsid w:val="00501A4E"/>
    <w:rsid w:val="00501B6B"/>
    <w:rsid w:val="00501C76"/>
    <w:rsid w:val="00501DA3"/>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09"/>
    <w:rsid w:val="00511231"/>
    <w:rsid w:val="00511276"/>
    <w:rsid w:val="005115BD"/>
    <w:rsid w:val="0051191A"/>
    <w:rsid w:val="00511EEE"/>
    <w:rsid w:val="00512063"/>
    <w:rsid w:val="00512285"/>
    <w:rsid w:val="00512330"/>
    <w:rsid w:val="005123C2"/>
    <w:rsid w:val="005123CF"/>
    <w:rsid w:val="00512511"/>
    <w:rsid w:val="005126D1"/>
    <w:rsid w:val="00512738"/>
    <w:rsid w:val="00512A5D"/>
    <w:rsid w:val="00512A80"/>
    <w:rsid w:val="00512A95"/>
    <w:rsid w:val="00512BA8"/>
    <w:rsid w:val="00512CE6"/>
    <w:rsid w:val="0051335B"/>
    <w:rsid w:val="005136CA"/>
    <w:rsid w:val="00513A11"/>
    <w:rsid w:val="00513CF4"/>
    <w:rsid w:val="00514764"/>
    <w:rsid w:val="00514837"/>
    <w:rsid w:val="00514928"/>
    <w:rsid w:val="00514B3A"/>
    <w:rsid w:val="00514DBA"/>
    <w:rsid w:val="005152BE"/>
    <w:rsid w:val="00515317"/>
    <w:rsid w:val="00515377"/>
    <w:rsid w:val="0051547D"/>
    <w:rsid w:val="00515647"/>
    <w:rsid w:val="00515923"/>
    <w:rsid w:val="00515925"/>
    <w:rsid w:val="00515DA7"/>
    <w:rsid w:val="00515DB9"/>
    <w:rsid w:val="00515E8E"/>
    <w:rsid w:val="00515EC8"/>
    <w:rsid w:val="005168A5"/>
    <w:rsid w:val="0051690E"/>
    <w:rsid w:val="00516994"/>
    <w:rsid w:val="00516D6A"/>
    <w:rsid w:val="005172F3"/>
    <w:rsid w:val="0051742B"/>
    <w:rsid w:val="00517909"/>
    <w:rsid w:val="00517F09"/>
    <w:rsid w:val="005201E8"/>
    <w:rsid w:val="00520CF8"/>
    <w:rsid w:val="00520D25"/>
    <w:rsid w:val="00520E43"/>
    <w:rsid w:val="00520F5C"/>
    <w:rsid w:val="00520F67"/>
    <w:rsid w:val="005213BF"/>
    <w:rsid w:val="00521434"/>
    <w:rsid w:val="00521527"/>
    <w:rsid w:val="00521A4F"/>
    <w:rsid w:val="00521BCA"/>
    <w:rsid w:val="00521E01"/>
    <w:rsid w:val="00522231"/>
    <w:rsid w:val="005223B7"/>
    <w:rsid w:val="005224AF"/>
    <w:rsid w:val="005226C7"/>
    <w:rsid w:val="00522765"/>
    <w:rsid w:val="00522A1B"/>
    <w:rsid w:val="00522E2A"/>
    <w:rsid w:val="00522E90"/>
    <w:rsid w:val="005234E4"/>
    <w:rsid w:val="005236C5"/>
    <w:rsid w:val="0052458A"/>
    <w:rsid w:val="0052486B"/>
    <w:rsid w:val="005249E0"/>
    <w:rsid w:val="00524C7E"/>
    <w:rsid w:val="0052507E"/>
    <w:rsid w:val="00525425"/>
    <w:rsid w:val="00525AC9"/>
    <w:rsid w:val="00525C06"/>
    <w:rsid w:val="0052641D"/>
    <w:rsid w:val="005264DD"/>
    <w:rsid w:val="0052695F"/>
    <w:rsid w:val="00526985"/>
    <w:rsid w:val="00526DD5"/>
    <w:rsid w:val="00526EE5"/>
    <w:rsid w:val="005274C9"/>
    <w:rsid w:val="00527C55"/>
    <w:rsid w:val="00527C76"/>
    <w:rsid w:val="0053016A"/>
    <w:rsid w:val="00530287"/>
    <w:rsid w:val="00530A81"/>
    <w:rsid w:val="00530B99"/>
    <w:rsid w:val="00530C34"/>
    <w:rsid w:val="00530F0C"/>
    <w:rsid w:val="00530F39"/>
    <w:rsid w:val="005311F1"/>
    <w:rsid w:val="00531266"/>
    <w:rsid w:val="00531A40"/>
    <w:rsid w:val="00531AEB"/>
    <w:rsid w:val="00531CDE"/>
    <w:rsid w:val="00532A07"/>
    <w:rsid w:val="00532E45"/>
    <w:rsid w:val="00532E77"/>
    <w:rsid w:val="00533428"/>
    <w:rsid w:val="00534206"/>
    <w:rsid w:val="005342CC"/>
    <w:rsid w:val="00534767"/>
    <w:rsid w:val="00534932"/>
    <w:rsid w:val="00534A18"/>
    <w:rsid w:val="00534B5B"/>
    <w:rsid w:val="00534B8F"/>
    <w:rsid w:val="00534F70"/>
    <w:rsid w:val="0053520D"/>
    <w:rsid w:val="00535479"/>
    <w:rsid w:val="00535928"/>
    <w:rsid w:val="00535936"/>
    <w:rsid w:val="00535AEA"/>
    <w:rsid w:val="00535B33"/>
    <w:rsid w:val="00535C0F"/>
    <w:rsid w:val="00535D11"/>
    <w:rsid w:val="00535EE4"/>
    <w:rsid w:val="005360CB"/>
    <w:rsid w:val="0053680C"/>
    <w:rsid w:val="0053731A"/>
    <w:rsid w:val="005373C1"/>
    <w:rsid w:val="00537461"/>
    <w:rsid w:val="00537721"/>
    <w:rsid w:val="005379EC"/>
    <w:rsid w:val="005401FB"/>
    <w:rsid w:val="00540CA8"/>
    <w:rsid w:val="0054101F"/>
    <w:rsid w:val="005411A8"/>
    <w:rsid w:val="005412AF"/>
    <w:rsid w:val="005423F6"/>
    <w:rsid w:val="005427BE"/>
    <w:rsid w:val="00542866"/>
    <w:rsid w:val="00542D2F"/>
    <w:rsid w:val="005430C4"/>
    <w:rsid w:val="00543172"/>
    <w:rsid w:val="005433C0"/>
    <w:rsid w:val="00543684"/>
    <w:rsid w:val="005437E9"/>
    <w:rsid w:val="005438D2"/>
    <w:rsid w:val="00543B15"/>
    <w:rsid w:val="00543BA6"/>
    <w:rsid w:val="00544169"/>
    <w:rsid w:val="0054470D"/>
    <w:rsid w:val="0054471B"/>
    <w:rsid w:val="00544E67"/>
    <w:rsid w:val="005451D0"/>
    <w:rsid w:val="005454CC"/>
    <w:rsid w:val="00545510"/>
    <w:rsid w:val="00545CCC"/>
    <w:rsid w:val="00545EDD"/>
    <w:rsid w:val="00546498"/>
    <w:rsid w:val="0054679B"/>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3A0"/>
    <w:rsid w:val="00550971"/>
    <w:rsid w:val="00550EAF"/>
    <w:rsid w:val="00550F84"/>
    <w:rsid w:val="005511C7"/>
    <w:rsid w:val="00551415"/>
    <w:rsid w:val="00551585"/>
    <w:rsid w:val="005515FD"/>
    <w:rsid w:val="00551700"/>
    <w:rsid w:val="0055192B"/>
    <w:rsid w:val="00551E2E"/>
    <w:rsid w:val="00552181"/>
    <w:rsid w:val="00552205"/>
    <w:rsid w:val="00552763"/>
    <w:rsid w:val="00552CB3"/>
    <w:rsid w:val="00553490"/>
    <w:rsid w:val="00553595"/>
    <w:rsid w:val="005535B6"/>
    <w:rsid w:val="00553906"/>
    <w:rsid w:val="005539FA"/>
    <w:rsid w:val="00553E72"/>
    <w:rsid w:val="00554276"/>
    <w:rsid w:val="005543DA"/>
    <w:rsid w:val="00554445"/>
    <w:rsid w:val="00554B0B"/>
    <w:rsid w:val="00554BF6"/>
    <w:rsid w:val="00554F0F"/>
    <w:rsid w:val="00555519"/>
    <w:rsid w:val="00555F32"/>
    <w:rsid w:val="005560C0"/>
    <w:rsid w:val="0055625D"/>
    <w:rsid w:val="00556347"/>
    <w:rsid w:val="00556610"/>
    <w:rsid w:val="0055665A"/>
    <w:rsid w:val="005566BF"/>
    <w:rsid w:val="00556992"/>
    <w:rsid w:val="00556ACA"/>
    <w:rsid w:val="00557090"/>
    <w:rsid w:val="0055753F"/>
    <w:rsid w:val="0055796A"/>
    <w:rsid w:val="00557A57"/>
    <w:rsid w:val="00560035"/>
    <w:rsid w:val="00560082"/>
    <w:rsid w:val="005606A3"/>
    <w:rsid w:val="0056103B"/>
    <w:rsid w:val="00561097"/>
    <w:rsid w:val="005617C9"/>
    <w:rsid w:val="005618AC"/>
    <w:rsid w:val="00561910"/>
    <w:rsid w:val="00561E16"/>
    <w:rsid w:val="00561FA7"/>
    <w:rsid w:val="005620A3"/>
    <w:rsid w:val="00562290"/>
    <w:rsid w:val="00562341"/>
    <w:rsid w:val="005625E8"/>
    <w:rsid w:val="00563129"/>
    <w:rsid w:val="00563581"/>
    <w:rsid w:val="0056373A"/>
    <w:rsid w:val="0056378B"/>
    <w:rsid w:val="005638FB"/>
    <w:rsid w:val="00563A1C"/>
    <w:rsid w:val="00563B02"/>
    <w:rsid w:val="005647EA"/>
    <w:rsid w:val="0056481D"/>
    <w:rsid w:val="005649CF"/>
    <w:rsid w:val="00564BA2"/>
    <w:rsid w:val="0056556B"/>
    <w:rsid w:val="00565B03"/>
    <w:rsid w:val="00565BEF"/>
    <w:rsid w:val="00565C87"/>
    <w:rsid w:val="00565F86"/>
    <w:rsid w:val="00566100"/>
    <w:rsid w:val="00566733"/>
    <w:rsid w:val="00566B4A"/>
    <w:rsid w:val="0056778F"/>
    <w:rsid w:val="0056784D"/>
    <w:rsid w:val="0056788A"/>
    <w:rsid w:val="0056788B"/>
    <w:rsid w:val="00567897"/>
    <w:rsid w:val="00567DF4"/>
    <w:rsid w:val="0057049D"/>
    <w:rsid w:val="005708E0"/>
    <w:rsid w:val="00570A24"/>
    <w:rsid w:val="00570B38"/>
    <w:rsid w:val="00570CD5"/>
    <w:rsid w:val="00570E80"/>
    <w:rsid w:val="00570FE8"/>
    <w:rsid w:val="00571397"/>
    <w:rsid w:val="00571A6F"/>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F0E"/>
    <w:rsid w:val="005764E4"/>
    <w:rsid w:val="005766C4"/>
    <w:rsid w:val="00576700"/>
    <w:rsid w:val="0057672B"/>
    <w:rsid w:val="00576A1E"/>
    <w:rsid w:val="00577313"/>
    <w:rsid w:val="00577618"/>
    <w:rsid w:val="00577C45"/>
    <w:rsid w:val="00577CA3"/>
    <w:rsid w:val="00577D21"/>
    <w:rsid w:val="00577FB3"/>
    <w:rsid w:val="0058001C"/>
    <w:rsid w:val="00580157"/>
    <w:rsid w:val="00580430"/>
    <w:rsid w:val="005806DA"/>
    <w:rsid w:val="005807B8"/>
    <w:rsid w:val="00580D2E"/>
    <w:rsid w:val="00580E66"/>
    <w:rsid w:val="00580F16"/>
    <w:rsid w:val="0058105B"/>
    <w:rsid w:val="00581147"/>
    <w:rsid w:val="00581218"/>
    <w:rsid w:val="005812C0"/>
    <w:rsid w:val="00581712"/>
    <w:rsid w:val="00581842"/>
    <w:rsid w:val="00581E67"/>
    <w:rsid w:val="0058258B"/>
    <w:rsid w:val="005826CB"/>
    <w:rsid w:val="0058306B"/>
    <w:rsid w:val="0058340E"/>
    <w:rsid w:val="0058347A"/>
    <w:rsid w:val="00583511"/>
    <w:rsid w:val="005836F1"/>
    <w:rsid w:val="00583ABA"/>
    <w:rsid w:val="00583D76"/>
    <w:rsid w:val="00583F15"/>
    <w:rsid w:val="00583FBD"/>
    <w:rsid w:val="005840DD"/>
    <w:rsid w:val="00584133"/>
    <w:rsid w:val="005844FA"/>
    <w:rsid w:val="00584705"/>
    <w:rsid w:val="00585349"/>
    <w:rsid w:val="00585545"/>
    <w:rsid w:val="005855EC"/>
    <w:rsid w:val="005858F4"/>
    <w:rsid w:val="00585FD0"/>
    <w:rsid w:val="00586006"/>
    <w:rsid w:val="00586269"/>
    <w:rsid w:val="00586C06"/>
    <w:rsid w:val="005872E8"/>
    <w:rsid w:val="005873B9"/>
    <w:rsid w:val="00587449"/>
    <w:rsid w:val="00587684"/>
    <w:rsid w:val="00587900"/>
    <w:rsid w:val="00587AE7"/>
    <w:rsid w:val="00587E67"/>
    <w:rsid w:val="00590097"/>
    <w:rsid w:val="0059032A"/>
    <w:rsid w:val="0059045F"/>
    <w:rsid w:val="00590593"/>
    <w:rsid w:val="00590604"/>
    <w:rsid w:val="00590A3D"/>
    <w:rsid w:val="00590E35"/>
    <w:rsid w:val="00590E7A"/>
    <w:rsid w:val="0059135C"/>
    <w:rsid w:val="0059162E"/>
    <w:rsid w:val="00591978"/>
    <w:rsid w:val="00591B7E"/>
    <w:rsid w:val="005923B4"/>
    <w:rsid w:val="005924CA"/>
    <w:rsid w:val="0059288B"/>
    <w:rsid w:val="00592EAE"/>
    <w:rsid w:val="0059306A"/>
    <w:rsid w:val="00593A04"/>
    <w:rsid w:val="00593A28"/>
    <w:rsid w:val="00593C40"/>
    <w:rsid w:val="00593FAD"/>
    <w:rsid w:val="005942AA"/>
    <w:rsid w:val="00594455"/>
    <w:rsid w:val="005944E4"/>
    <w:rsid w:val="0059455F"/>
    <w:rsid w:val="00594923"/>
    <w:rsid w:val="00594A37"/>
    <w:rsid w:val="00594BCF"/>
    <w:rsid w:val="00594E07"/>
    <w:rsid w:val="00594FB0"/>
    <w:rsid w:val="0059600C"/>
    <w:rsid w:val="0059620A"/>
    <w:rsid w:val="0059637C"/>
    <w:rsid w:val="005966EE"/>
    <w:rsid w:val="00596796"/>
    <w:rsid w:val="00596ABD"/>
    <w:rsid w:val="00596FDC"/>
    <w:rsid w:val="005977C6"/>
    <w:rsid w:val="005978FC"/>
    <w:rsid w:val="00597CB3"/>
    <w:rsid w:val="005A0001"/>
    <w:rsid w:val="005A0154"/>
    <w:rsid w:val="005A02F2"/>
    <w:rsid w:val="005A03A1"/>
    <w:rsid w:val="005A0552"/>
    <w:rsid w:val="005A058D"/>
    <w:rsid w:val="005A05F3"/>
    <w:rsid w:val="005A0741"/>
    <w:rsid w:val="005A0909"/>
    <w:rsid w:val="005A0B05"/>
    <w:rsid w:val="005A1032"/>
    <w:rsid w:val="005A11BD"/>
    <w:rsid w:val="005A145C"/>
    <w:rsid w:val="005A1653"/>
    <w:rsid w:val="005A1757"/>
    <w:rsid w:val="005A17AB"/>
    <w:rsid w:val="005A1864"/>
    <w:rsid w:val="005A1B84"/>
    <w:rsid w:val="005A1B94"/>
    <w:rsid w:val="005A1E11"/>
    <w:rsid w:val="005A1EB3"/>
    <w:rsid w:val="005A1FB6"/>
    <w:rsid w:val="005A20E3"/>
    <w:rsid w:val="005A2134"/>
    <w:rsid w:val="005A235A"/>
    <w:rsid w:val="005A2412"/>
    <w:rsid w:val="005A2792"/>
    <w:rsid w:val="005A2BC0"/>
    <w:rsid w:val="005A2C80"/>
    <w:rsid w:val="005A30C4"/>
    <w:rsid w:val="005A30C5"/>
    <w:rsid w:val="005A34B4"/>
    <w:rsid w:val="005A39C1"/>
    <w:rsid w:val="005A3C30"/>
    <w:rsid w:val="005A3CDF"/>
    <w:rsid w:val="005A416F"/>
    <w:rsid w:val="005A45F8"/>
    <w:rsid w:val="005A465F"/>
    <w:rsid w:val="005A4E13"/>
    <w:rsid w:val="005A4FBE"/>
    <w:rsid w:val="005A508B"/>
    <w:rsid w:val="005A5A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81"/>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4BA"/>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B79A2"/>
    <w:rsid w:val="005C019B"/>
    <w:rsid w:val="005C040E"/>
    <w:rsid w:val="005C05C6"/>
    <w:rsid w:val="005C086A"/>
    <w:rsid w:val="005C08EB"/>
    <w:rsid w:val="005C0A31"/>
    <w:rsid w:val="005C0D3B"/>
    <w:rsid w:val="005C0EF7"/>
    <w:rsid w:val="005C0F58"/>
    <w:rsid w:val="005C0F85"/>
    <w:rsid w:val="005C0FAF"/>
    <w:rsid w:val="005C1809"/>
    <w:rsid w:val="005C1E90"/>
    <w:rsid w:val="005C2118"/>
    <w:rsid w:val="005C311C"/>
    <w:rsid w:val="005C32F1"/>
    <w:rsid w:val="005C34F6"/>
    <w:rsid w:val="005C3702"/>
    <w:rsid w:val="005C3972"/>
    <w:rsid w:val="005C3B35"/>
    <w:rsid w:val="005C41DB"/>
    <w:rsid w:val="005C4220"/>
    <w:rsid w:val="005C4469"/>
    <w:rsid w:val="005C4718"/>
    <w:rsid w:val="005C4CA2"/>
    <w:rsid w:val="005C59D3"/>
    <w:rsid w:val="005C5EF0"/>
    <w:rsid w:val="005C6374"/>
    <w:rsid w:val="005C656F"/>
    <w:rsid w:val="005C6A1C"/>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36"/>
    <w:rsid w:val="005D164D"/>
    <w:rsid w:val="005D1D8F"/>
    <w:rsid w:val="005D203F"/>
    <w:rsid w:val="005D20EE"/>
    <w:rsid w:val="005D28B3"/>
    <w:rsid w:val="005D2956"/>
    <w:rsid w:val="005D2A09"/>
    <w:rsid w:val="005D2A74"/>
    <w:rsid w:val="005D2BD3"/>
    <w:rsid w:val="005D2DD7"/>
    <w:rsid w:val="005D3274"/>
    <w:rsid w:val="005D33FA"/>
    <w:rsid w:val="005D35B5"/>
    <w:rsid w:val="005D3691"/>
    <w:rsid w:val="005D3883"/>
    <w:rsid w:val="005D38C6"/>
    <w:rsid w:val="005D397F"/>
    <w:rsid w:val="005D3A9C"/>
    <w:rsid w:val="005D3F22"/>
    <w:rsid w:val="005D4198"/>
    <w:rsid w:val="005D4238"/>
    <w:rsid w:val="005D4303"/>
    <w:rsid w:val="005D4D45"/>
    <w:rsid w:val="005D5097"/>
    <w:rsid w:val="005D50DE"/>
    <w:rsid w:val="005D532B"/>
    <w:rsid w:val="005D53D2"/>
    <w:rsid w:val="005D551D"/>
    <w:rsid w:val="005D55C2"/>
    <w:rsid w:val="005D566C"/>
    <w:rsid w:val="005D5836"/>
    <w:rsid w:val="005D5939"/>
    <w:rsid w:val="005D5A6B"/>
    <w:rsid w:val="005D5D69"/>
    <w:rsid w:val="005D5E09"/>
    <w:rsid w:val="005D5EE7"/>
    <w:rsid w:val="005D5F09"/>
    <w:rsid w:val="005D5F69"/>
    <w:rsid w:val="005D5F7A"/>
    <w:rsid w:val="005D6126"/>
    <w:rsid w:val="005D68F9"/>
    <w:rsid w:val="005D69BA"/>
    <w:rsid w:val="005D70CD"/>
    <w:rsid w:val="005D736F"/>
    <w:rsid w:val="005D7D09"/>
    <w:rsid w:val="005E01B3"/>
    <w:rsid w:val="005E0764"/>
    <w:rsid w:val="005E09F9"/>
    <w:rsid w:val="005E0DA2"/>
    <w:rsid w:val="005E0E8B"/>
    <w:rsid w:val="005E0FD1"/>
    <w:rsid w:val="005E1344"/>
    <w:rsid w:val="005E166D"/>
    <w:rsid w:val="005E1987"/>
    <w:rsid w:val="005E1B2C"/>
    <w:rsid w:val="005E2067"/>
    <w:rsid w:val="005E21F0"/>
    <w:rsid w:val="005E2492"/>
    <w:rsid w:val="005E2691"/>
    <w:rsid w:val="005E27E2"/>
    <w:rsid w:val="005E2BFF"/>
    <w:rsid w:val="005E31EF"/>
    <w:rsid w:val="005E338D"/>
    <w:rsid w:val="005E33E9"/>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7C5"/>
    <w:rsid w:val="005F1878"/>
    <w:rsid w:val="005F1960"/>
    <w:rsid w:val="005F298D"/>
    <w:rsid w:val="005F2B4A"/>
    <w:rsid w:val="005F2C14"/>
    <w:rsid w:val="005F3535"/>
    <w:rsid w:val="005F395D"/>
    <w:rsid w:val="005F3A12"/>
    <w:rsid w:val="005F3ACF"/>
    <w:rsid w:val="005F3CA7"/>
    <w:rsid w:val="005F3D69"/>
    <w:rsid w:val="005F3DDF"/>
    <w:rsid w:val="005F3E06"/>
    <w:rsid w:val="005F42B5"/>
    <w:rsid w:val="005F432F"/>
    <w:rsid w:val="005F490B"/>
    <w:rsid w:val="005F4912"/>
    <w:rsid w:val="005F4953"/>
    <w:rsid w:val="005F5266"/>
    <w:rsid w:val="005F5414"/>
    <w:rsid w:val="005F54AE"/>
    <w:rsid w:val="005F55FC"/>
    <w:rsid w:val="005F5844"/>
    <w:rsid w:val="005F5B0A"/>
    <w:rsid w:val="005F5B52"/>
    <w:rsid w:val="005F645C"/>
    <w:rsid w:val="005F6882"/>
    <w:rsid w:val="005F69EE"/>
    <w:rsid w:val="005F6BA1"/>
    <w:rsid w:val="005F6BDE"/>
    <w:rsid w:val="005F6DEB"/>
    <w:rsid w:val="005F6FE1"/>
    <w:rsid w:val="005F70C9"/>
    <w:rsid w:val="005F727D"/>
    <w:rsid w:val="005F74AF"/>
    <w:rsid w:val="005F7869"/>
    <w:rsid w:val="005F7A2B"/>
    <w:rsid w:val="005F7C51"/>
    <w:rsid w:val="005F7DA8"/>
    <w:rsid w:val="00600008"/>
    <w:rsid w:val="00600237"/>
    <w:rsid w:val="00600274"/>
    <w:rsid w:val="006007B1"/>
    <w:rsid w:val="00600879"/>
    <w:rsid w:val="00600AD7"/>
    <w:rsid w:val="00600D84"/>
    <w:rsid w:val="0060109D"/>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027"/>
    <w:rsid w:val="00603644"/>
    <w:rsid w:val="006039A2"/>
    <w:rsid w:val="00603BC4"/>
    <w:rsid w:val="00603D92"/>
    <w:rsid w:val="0060414A"/>
    <w:rsid w:val="00604236"/>
    <w:rsid w:val="0060474F"/>
    <w:rsid w:val="00604D71"/>
    <w:rsid w:val="00604E18"/>
    <w:rsid w:val="00605668"/>
    <w:rsid w:val="0060631C"/>
    <w:rsid w:val="00606451"/>
    <w:rsid w:val="00606E16"/>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6B0B"/>
    <w:rsid w:val="00617281"/>
    <w:rsid w:val="006172C8"/>
    <w:rsid w:val="006173E2"/>
    <w:rsid w:val="00617DFF"/>
    <w:rsid w:val="00620217"/>
    <w:rsid w:val="0062028A"/>
    <w:rsid w:val="006209FF"/>
    <w:rsid w:val="00620D54"/>
    <w:rsid w:val="0062103C"/>
    <w:rsid w:val="0062119E"/>
    <w:rsid w:val="006214F9"/>
    <w:rsid w:val="0062172C"/>
    <w:rsid w:val="00621AC5"/>
    <w:rsid w:val="00621CF0"/>
    <w:rsid w:val="00622042"/>
    <w:rsid w:val="006222EB"/>
    <w:rsid w:val="00622561"/>
    <w:rsid w:val="0062263C"/>
    <w:rsid w:val="0062296F"/>
    <w:rsid w:val="0062298D"/>
    <w:rsid w:val="00622E5B"/>
    <w:rsid w:val="00622EBD"/>
    <w:rsid w:val="006235B2"/>
    <w:rsid w:val="00623C84"/>
    <w:rsid w:val="00623D01"/>
    <w:rsid w:val="00623EEF"/>
    <w:rsid w:val="006240B1"/>
    <w:rsid w:val="006244AF"/>
    <w:rsid w:val="00624776"/>
    <w:rsid w:val="006247F1"/>
    <w:rsid w:val="0062487E"/>
    <w:rsid w:val="00624E04"/>
    <w:rsid w:val="00625114"/>
    <w:rsid w:val="00625292"/>
    <w:rsid w:val="0062592E"/>
    <w:rsid w:val="0062593F"/>
    <w:rsid w:val="00625D5E"/>
    <w:rsid w:val="0062669D"/>
    <w:rsid w:val="0062680E"/>
    <w:rsid w:val="00626A6E"/>
    <w:rsid w:val="00626AD8"/>
    <w:rsid w:val="00627457"/>
    <w:rsid w:val="00627601"/>
    <w:rsid w:val="006279EB"/>
    <w:rsid w:val="006279F5"/>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D3E"/>
    <w:rsid w:val="00632ECC"/>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24E"/>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864"/>
    <w:rsid w:val="00646B18"/>
    <w:rsid w:val="00646D01"/>
    <w:rsid w:val="00646DC8"/>
    <w:rsid w:val="0064719F"/>
    <w:rsid w:val="00647506"/>
    <w:rsid w:val="00647822"/>
    <w:rsid w:val="00647C6D"/>
    <w:rsid w:val="00650321"/>
    <w:rsid w:val="006504CD"/>
    <w:rsid w:val="006506BF"/>
    <w:rsid w:val="006507EC"/>
    <w:rsid w:val="006507ED"/>
    <w:rsid w:val="00650819"/>
    <w:rsid w:val="00650A40"/>
    <w:rsid w:val="00650C26"/>
    <w:rsid w:val="00650FCF"/>
    <w:rsid w:val="0065124B"/>
    <w:rsid w:val="006513EA"/>
    <w:rsid w:val="006515ED"/>
    <w:rsid w:val="006517D4"/>
    <w:rsid w:val="0065185C"/>
    <w:rsid w:val="00651A6D"/>
    <w:rsid w:val="00651AAF"/>
    <w:rsid w:val="00651C1A"/>
    <w:rsid w:val="00651C88"/>
    <w:rsid w:val="006520C9"/>
    <w:rsid w:val="0065213A"/>
    <w:rsid w:val="006521EF"/>
    <w:rsid w:val="006522C2"/>
    <w:rsid w:val="006529FE"/>
    <w:rsid w:val="00652A84"/>
    <w:rsid w:val="00652ED0"/>
    <w:rsid w:val="00652F3A"/>
    <w:rsid w:val="00653086"/>
    <w:rsid w:val="00653231"/>
    <w:rsid w:val="006533C9"/>
    <w:rsid w:val="006536B5"/>
    <w:rsid w:val="00653A42"/>
    <w:rsid w:val="00653B01"/>
    <w:rsid w:val="00653BA7"/>
    <w:rsid w:val="00653E63"/>
    <w:rsid w:val="00653EFF"/>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12"/>
    <w:rsid w:val="0066026F"/>
    <w:rsid w:val="0066030E"/>
    <w:rsid w:val="0066047D"/>
    <w:rsid w:val="00660813"/>
    <w:rsid w:val="0066082D"/>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09A"/>
    <w:rsid w:val="00663443"/>
    <w:rsid w:val="0066398A"/>
    <w:rsid w:val="00663C67"/>
    <w:rsid w:val="0066405C"/>
    <w:rsid w:val="006641FF"/>
    <w:rsid w:val="006643C9"/>
    <w:rsid w:val="00664427"/>
    <w:rsid w:val="0066451A"/>
    <w:rsid w:val="006646DF"/>
    <w:rsid w:val="00664A7C"/>
    <w:rsid w:val="00664C4A"/>
    <w:rsid w:val="00664F87"/>
    <w:rsid w:val="006651A0"/>
    <w:rsid w:val="006652A6"/>
    <w:rsid w:val="0066532B"/>
    <w:rsid w:val="0066535B"/>
    <w:rsid w:val="006658B9"/>
    <w:rsid w:val="00665E7A"/>
    <w:rsid w:val="0066615A"/>
    <w:rsid w:val="00666632"/>
    <w:rsid w:val="00666774"/>
    <w:rsid w:val="0066682B"/>
    <w:rsid w:val="006668AA"/>
    <w:rsid w:val="00666AB8"/>
    <w:rsid w:val="00666E18"/>
    <w:rsid w:val="00666FCD"/>
    <w:rsid w:val="00667021"/>
    <w:rsid w:val="00667112"/>
    <w:rsid w:val="0066714F"/>
    <w:rsid w:val="006676EA"/>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86B"/>
    <w:rsid w:val="00671ADF"/>
    <w:rsid w:val="00672274"/>
    <w:rsid w:val="006727EC"/>
    <w:rsid w:val="00672B92"/>
    <w:rsid w:val="00672CC9"/>
    <w:rsid w:val="00672D3E"/>
    <w:rsid w:val="00672F43"/>
    <w:rsid w:val="006739FC"/>
    <w:rsid w:val="0067425F"/>
    <w:rsid w:val="006743D2"/>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1DB"/>
    <w:rsid w:val="006803F9"/>
    <w:rsid w:val="006807C9"/>
    <w:rsid w:val="00680F6B"/>
    <w:rsid w:val="00680FE9"/>
    <w:rsid w:val="00681110"/>
    <w:rsid w:val="006811FD"/>
    <w:rsid w:val="00681242"/>
    <w:rsid w:val="00681554"/>
    <w:rsid w:val="0068190D"/>
    <w:rsid w:val="00681B56"/>
    <w:rsid w:val="00681C73"/>
    <w:rsid w:val="00682056"/>
    <w:rsid w:val="006820C9"/>
    <w:rsid w:val="0068222E"/>
    <w:rsid w:val="006826BD"/>
    <w:rsid w:val="00682794"/>
    <w:rsid w:val="00682C2A"/>
    <w:rsid w:val="00683168"/>
    <w:rsid w:val="006831BC"/>
    <w:rsid w:val="006833BC"/>
    <w:rsid w:val="006833ED"/>
    <w:rsid w:val="00683609"/>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BD2"/>
    <w:rsid w:val="00696CEE"/>
    <w:rsid w:val="00696DCC"/>
    <w:rsid w:val="00696E2F"/>
    <w:rsid w:val="00696F0F"/>
    <w:rsid w:val="006972A4"/>
    <w:rsid w:val="0069733F"/>
    <w:rsid w:val="00697392"/>
    <w:rsid w:val="0069741A"/>
    <w:rsid w:val="0069747E"/>
    <w:rsid w:val="00697711"/>
    <w:rsid w:val="00697AD5"/>
    <w:rsid w:val="00697B5C"/>
    <w:rsid w:val="00697B99"/>
    <w:rsid w:val="00697CB6"/>
    <w:rsid w:val="00697D3A"/>
    <w:rsid w:val="00697D76"/>
    <w:rsid w:val="006A00C8"/>
    <w:rsid w:val="006A05D0"/>
    <w:rsid w:val="006A06DA"/>
    <w:rsid w:val="006A0792"/>
    <w:rsid w:val="006A0796"/>
    <w:rsid w:val="006A092C"/>
    <w:rsid w:val="006A0989"/>
    <w:rsid w:val="006A1013"/>
    <w:rsid w:val="006A1080"/>
    <w:rsid w:val="006A134B"/>
    <w:rsid w:val="006A1A04"/>
    <w:rsid w:val="006A1CCB"/>
    <w:rsid w:val="006A1FCA"/>
    <w:rsid w:val="006A21A1"/>
    <w:rsid w:val="006A23EF"/>
    <w:rsid w:val="006A2654"/>
    <w:rsid w:val="006A2AC1"/>
    <w:rsid w:val="006A2BFC"/>
    <w:rsid w:val="006A3436"/>
    <w:rsid w:val="006A384D"/>
    <w:rsid w:val="006A3CA2"/>
    <w:rsid w:val="006A3F0A"/>
    <w:rsid w:val="006A3F16"/>
    <w:rsid w:val="006A4867"/>
    <w:rsid w:val="006A49AA"/>
    <w:rsid w:val="006A5071"/>
    <w:rsid w:val="006A532B"/>
    <w:rsid w:val="006A5493"/>
    <w:rsid w:val="006A5542"/>
    <w:rsid w:val="006A5952"/>
    <w:rsid w:val="006A6391"/>
    <w:rsid w:val="006A654F"/>
    <w:rsid w:val="006A65C7"/>
    <w:rsid w:val="006A66D0"/>
    <w:rsid w:val="006A720F"/>
    <w:rsid w:val="006A757D"/>
    <w:rsid w:val="006A7C9B"/>
    <w:rsid w:val="006A7F34"/>
    <w:rsid w:val="006A7F37"/>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5C1"/>
    <w:rsid w:val="006B4649"/>
    <w:rsid w:val="006B48C9"/>
    <w:rsid w:val="006B48DF"/>
    <w:rsid w:val="006B4A04"/>
    <w:rsid w:val="006B4B71"/>
    <w:rsid w:val="006B4F01"/>
    <w:rsid w:val="006B537C"/>
    <w:rsid w:val="006B53F8"/>
    <w:rsid w:val="006B5520"/>
    <w:rsid w:val="006B58C2"/>
    <w:rsid w:val="006B5934"/>
    <w:rsid w:val="006B59BD"/>
    <w:rsid w:val="006B5A38"/>
    <w:rsid w:val="006B5D04"/>
    <w:rsid w:val="006B64DD"/>
    <w:rsid w:val="006B6651"/>
    <w:rsid w:val="006B677B"/>
    <w:rsid w:val="006B697A"/>
    <w:rsid w:val="006B743A"/>
    <w:rsid w:val="006B779D"/>
    <w:rsid w:val="006B77D9"/>
    <w:rsid w:val="006B77F9"/>
    <w:rsid w:val="006B780F"/>
    <w:rsid w:val="006B7E75"/>
    <w:rsid w:val="006C048D"/>
    <w:rsid w:val="006C0787"/>
    <w:rsid w:val="006C0C30"/>
    <w:rsid w:val="006C0CC0"/>
    <w:rsid w:val="006C0D2F"/>
    <w:rsid w:val="006C0F91"/>
    <w:rsid w:val="006C1115"/>
    <w:rsid w:val="006C1431"/>
    <w:rsid w:val="006C14BB"/>
    <w:rsid w:val="006C17D8"/>
    <w:rsid w:val="006C1B48"/>
    <w:rsid w:val="006C1E58"/>
    <w:rsid w:val="006C233B"/>
    <w:rsid w:val="006C26EC"/>
    <w:rsid w:val="006C2796"/>
    <w:rsid w:val="006C2A65"/>
    <w:rsid w:val="006C2CFB"/>
    <w:rsid w:val="006C2D94"/>
    <w:rsid w:val="006C30BB"/>
    <w:rsid w:val="006C393B"/>
    <w:rsid w:val="006C3E08"/>
    <w:rsid w:val="006C3E6D"/>
    <w:rsid w:val="006C3EE2"/>
    <w:rsid w:val="006C3F9B"/>
    <w:rsid w:val="006C4267"/>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0F2"/>
    <w:rsid w:val="006D0365"/>
    <w:rsid w:val="006D05A9"/>
    <w:rsid w:val="006D0939"/>
    <w:rsid w:val="006D0AE8"/>
    <w:rsid w:val="006D0CAD"/>
    <w:rsid w:val="006D157A"/>
    <w:rsid w:val="006D1583"/>
    <w:rsid w:val="006D192F"/>
    <w:rsid w:val="006D19FF"/>
    <w:rsid w:val="006D1CA4"/>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2E8"/>
    <w:rsid w:val="006D56A3"/>
    <w:rsid w:val="006D5EEB"/>
    <w:rsid w:val="006D5F85"/>
    <w:rsid w:val="006D5FC7"/>
    <w:rsid w:val="006D612E"/>
    <w:rsid w:val="006D630A"/>
    <w:rsid w:val="006D6452"/>
    <w:rsid w:val="006D7072"/>
    <w:rsid w:val="006D723F"/>
    <w:rsid w:val="006D752E"/>
    <w:rsid w:val="006D7907"/>
    <w:rsid w:val="006D7909"/>
    <w:rsid w:val="006D7BA2"/>
    <w:rsid w:val="006D7EB7"/>
    <w:rsid w:val="006E0A9B"/>
    <w:rsid w:val="006E0C35"/>
    <w:rsid w:val="006E0CA7"/>
    <w:rsid w:val="006E206E"/>
    <w:rsid w:val="006E2397"/>
    <w:rsid w:val="006E2D38"/>
    <w:rsid w:val="006E3294"/>
    <w:rsid w:val="006E3325"/>
    <w:rsid w:val="006E3537"/>
    <w:rsid w:val="006E380C"/>
    <w:rsid w:val="006E38CF"/>
    <w:rsid w:val="006E393E"/>
    <w:rsid w:val="006E397A"/>
    <w:rsid w:val="006E3D0E"/>
    <w:rsid w:val="006E3FD6"/>
    <w:rsid w:val="006E4119"/>
    <w:rsid w:val="006E4333"/>
    <w:rsid w:val="006E4B64"/>
    <w:rsid w:val="006E4CD0"/>
    <w:rsid w:val="006E550A"/>
    <w:rsid w:val="006E552C"/>
    <w:rsid w:val="006E56D7"/>
    <w:rsid w:val="006E59A9"/>
    <w:rsid w:val="006E5A28"/>
    <w:rsid w:val="006E6407"/>
    <w:rsid w:val="006E6441"/>
    <w:rsid w:val="006E648F"/>
    <w:rsid w:val="006E64FE"/>
    <w:rsid w:val="006E6B12"/>
    <w:rsid w:val="006E6B7D"/>
    <w:rsid w:val="006E6C52"/>
    <w:rsid w:val="006E7064"/>
    <w:rsid w:val="006E70BC"/>
    <w:rsid w:val="006E74B7"/>
    <w:rsid w:val="006E7C99"/>
    <w:rsid w:val="006F02EB"/>
    <w:rsid w:val="006F03DF"/>
    <w:rsid w:val="006F0B85"/>
    <w:rsid w:val="006F10F4"/>
    <w:rsid w:val="006F1219"/>
    <w:rsid w:val="006F179D"/>
    <w:rsid w:val="006F1D15"/>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6F7CA2"/>
    <w:rsid w:val="0070002D"/>
    <w:rsid w:val="007004EE"/>
    <w:rsid w:val="007005D8"/>
    <w:rsid w:val="00700622"/>
    <w:rsid w:val="00700AF4"/>
    <w:rsid w:val="00700B21"/>
    <w:rsid w:val="00700E0A"/>
    <w:rsid w:val="00701435"/>
    <w:rsid w:val="0070170E"/>
    <w:rsid w:val="00701A3B"/>
    <w:rsid w:val="00701B82"/>
    <w:rsid w:val="007021C2"/>
    <w:rsid w:val="00702208"/>
    <w:rsid w:val="00702406"/>
    <w:rsid w:val="007024FE"/>
    <w:rsid w:val="00702972"/>
    <w:rsid w:val="00702CD7"/>
    <w:rsid w:val="00702E50"/>
    <w:rsid w:val="00702FDF"/>
    <w:rsid w:val="007030C0"/>
    <w:rsid w:val="00703253"/>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13"/>
    <w:rsid w:val="00705D2E"/>
    <w:rsid w:val="00705D8E"/>
    <w:rsid w:val="00705DC7"/>
    <w:rsid w:val="00705FE5"/>
    <w:rsid w:val="007060A8"/>
    <w:rsid w:val="00706216"/>
    <w:rsid w:val="007062EC"/>
    <w:rsid w:val="00706C18"/>
    <w:rsid w:val="00706D1B"/>
    <w:rsid w:val="00706E33"/>
    <w:rsid w:val="00707483"/>
    <w:rsid w:val="0070748F"/>
    <w:rsid w:val="00707733"/>
    <w:rsid w:val="00707AEA"/>
    <w:rsid w:val="00707B6D"/>
    <w:rsid w:val="00707FB6"/>
    <w:rsid w:val="00707FEC"/>
    <w:rsid w:val="007101E8"/>
    <w:rsid w:val="007103FA"/>
    <w:rsid w:val="00710492"/>
    <w:rsid w:val="007106F3"/>
    <w:rsid w:val="007107BB"/>
    <w:rsid w:val="007107D9"/>
    <w:rsid w:val="00710F44"/>
    <w:rsid w:val="00711215"/>
    <w:rsid w:val="00711E0D"/>
    <w:rsid w:val="00712562"/>
    <w:rsid w:val="007129D1"/>
    <w:rsid w:val="00712A92"/>
    <w:rsid w:val="00712D8B"/>
    <w:rsid w:val="007131F6"/>
    <w:rsid w:val="00713312"/>
    <w:rsid w:val="00713766"/>
    <w:rsid w:val="007137DD"/>
    <w:rsid w:val="00713EC1"/>
    <w:rsid w:val="0071457B"/>
    <w:rsid w:val="00714667"/>
    <w:rsid w:val="00714942"/>
    <w:rsid w:val="00714D6E"/>
    <w:rsid w:val="00714DD6"/>
    <w:rsid w:val="00715AD1"/>
    <w:rsid w:val="00715BBE"/>
    <w:rsid w:val="00715C29"/>
    <w:rsid w:val="00715D86"/>
    <w:rsid w:val="00715DC7"/>
    <w:rsid w:val="007161B0"/>
    <w:rsid w:val="007166DA"/>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188E"/>
    <w:rsid w:val="00722226"/>
    <w:rsid w:val="0072234B"/>
    <w:rsid w:val="00722776"/>
    <w:rsid w:val="00722832"/>
    <w:rsid w:val="007228C1"/>
    <w:rsid w:val="00722941"/>
    <w:rsid w:val="00722CFB"/>
    <w:rsid w:val="00722EFE"/>
    <w:rsid w:val="00722F1A"/>
    <w:rsid w:val="00722FD2"/>
    <w:rsid w:val="00723369"/>
    <w:rsid w:val="00723513"/>
    <w:rsid w:val="00723693"/>
    <w:rsid w:val="007236FF"/>
    <w:rsid w:val="0072371E"/>
    <w:rsid w:val="00723898"/>
    <w:rsid w:val="0072391A"/>
    <w:rsid w:val="00723AD5"/>
    <w:rsid w:val="00723F4E"/>
    <w:rsid w:val="00724101"/>
    <w:rsid w:val="0072454C"/>
    <w:rsid w:val="00724655"/>
    <w:rsid w:val="00724BE8"/>
    <w:rsid w:val="00725379"/>
    <w:rsid w:val="007254E4"/>
    <w:rsid w:val="007262AE"/>
    <w:rsid w:val="007265C6"/>
    <w:rsid w:val="00726D8B"/>
    <w:rsid w:val="00726E2F"/>
    <w:rsid w:val="00726E80"/>
    <w:rsid w:val="00726F43"/>
    <w:rsid w:val="00727005"/>
    <w:rsid w:val="007272C6"/>
    <w:rsid w:val="007276B9"/>
    <w:rsid w:val="00727C39"/>
    <w:rsid w:val="00727C6F"/>
    <w:rsid w:val="0073014F"/>
    <w:rsid w:val="007306E7"/>
    <w:rsid w:val="00730828"/>
    <w:rsid w:val="0073085C"/>
    <w:rsid w:val="007308A2"/>
    <w:rsid w:val="00730B41"/>
    <w:rsid w:val="00730DD7"/>
    <w:rsid w:val="00730E97"/>
    <w:rsid w:val="0073106D"/>
    <w:rsid w:val="00731257"/>
    <w:rsid w:val="00731478"/>
    <w:rsid w:val="0073196A"/>
    <w:rsid w:val="00731C27"/>
    <w:rsid w:val="00731F2D"/>
    <w:rsid w:val="007329BF"/>
    <w:rsid w:val="00732E6C"/>
    <w:rsid w:val="00732FB8"/>
    <w:rsid w:val="00733014"/>
    <w:rsid w:val="00733B4E"/>
    <w:rsid w:val="00733DA3"/>
    <w:rsid w:val="00733F26"/>
    <w:rsid w:val="00733F6A"/>
    <w:rsid w:val="0073426B"/>
    <w:rsid w:val="0073482B"/>
    <w:rsid w:val="00734995"/>
    <w:rsid w:val="00734CCD"/>
    <w:rsid w:val="0073510B"/>
    <w:rsid w:val="00735578"/>
    <w:rsid w:val="00735599"/>
    <w:rsid w:val="0073590C"/>
    <w:rsid w:val="007367B7"/>
    <w:rsid w:val="007369E0"/>
    <w:rsid w:val="00736BC3"/>
    <w:rsid w:val="00737047"/>
    <w:rsid w:val="0073706E"/>
    <w:rsid w:val="0073752B"/>
    <w:rsid w:val="007377AB"/>
    <w:rsid w:val="00737955"/>
    <w:rsid w:val="00737DEB"/>
    <w:rsid w:val="007400A8"/>
    <w:rsid w:val="00741277"/>
    <w:rsid w:val="00741349"/>
    <w:rsid w:val="00741413"/>
    <w:rsid w:val="007416EE"/>
    <w:rsid w:val="007417DB"/>
    <w:rsid w:val="00741C06"/>
    <w:rsid w:val="00741C8F"/>
    <w:rsid w:val="00741D36"/>
    <w:rsid w:val="00741D97"/>
    <w:rsid w:val="00741FF1"/>
    <w:rsid w:val="007420B2"/>
    <w:rsid w:val="007426D3"/>
    <w:rsid w:val="007429D2"/>
    <w:rsid w:val="00743786"/>
    <w:rsid w:val="00743BA7"/>
    <w:rsid w:val="00743BEE"/>
    <w:rsid w:val="00743DD6"/>
    <w:rsid w:val="007442F7"/>
    <w:rsid w:val="00744B8C"/>
    <w:rsid w:val="00744E5D"/>
    <w:rsid w:val="00745388"/>
    <w:rsid w:val="0074538E"/>
    <w:rsid w:val="007454A7"/>
    <w:rsid w:val="0074553D"/>
    <w:rsid w:val="007457AD"/>
    <w:rsid w:val="007458A3"/>
    <w:rsid w:val="00745D64"/>
    <w:rsid w:val="00745EB1"/>
    <w:rsid w:val="0074616C"/>
    <w:rsid w:val="007461DF"/>
    <w:rsid w:val="0074667A"/>
    <w:rsid w:val="00746A63"/>
    <w:rsid w:val="00746E1C"/>
    <w:rsid w:val="00746E6D"/>
    <w:rsid w:val="00747682"/>
    <w:rsid w:val="007477FE"/>
    <w:rsid w:val="00747AF2"/>
    <w:rsid w:val="00747D90"/>
    <w:rsid w:val="0075032C"/>
    <w:rsid w:val="00750645"/>
    <w:rsid w:val="00750A3A"/>
    <w:rsid w:val="00750AF1"/>
    <w:rsid w:val="00750CC5"/>
    <w:rsid w:val="00750FCC"/>
    <w:rsid w:val="0075133E"/>
    <w:rsid w:val="0075152D"/>
    <w:rsid w:val="00751A54"/>
    <w:rsid w:val="00751A64"/>
    <w:rsid w:val="00752093"/>
    <w:rsid w:val="0075231A"/>
    <w:rsid w:val="0075255A"/>
    <w:rsid w:val="00752650"/>
    <w:rsid w:val="00752B2B"/>
    <w:rsid w:val="00752D87"/>
    <w:rsid w:val="007533AB"/>
    <w:rsid w:val="007535B3"/>
    <w:rsid w:val="0075374C"/>
    <w:rsid w:val="00753882"/>
    <w:rsid w:val="007542A8"/>
    <w:rsid w:val="007543A8"/>
    <w:rsid w:val="0075464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15"/>
    <w:rsid w:val="0075737B"/>
    <w:rsid w:val="00760166"/>
    <w:rsid w:val="0076029B"/>
    <w:rsid w:val="00760499"/>
    <w:rsid w:val="007607B9"/>
    <w:rsid w:val="00760A29"/>
    <w:rsid w:val="00760DDA"/>
    <w:rsid w:val="00761136"/>
    <w:rsid w:val="0076113D"/>
    <w:rsid w:val="00761282"/>
    <w:rsid w:val="007612AE"/>
    <w:rsid w:val="0076141E"/>
    <w:rsid w:val="007615A5"/>
    <w:rsid w:val="00761F15"/>
    <w:rsid w:val="0076254B"/>
    <w:rsid w:val="0076256F"/>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053"/>
    <w:rsid w:val="00766109"/>
    <w:rsid w:val="007661AC"/>
    <w:rsid w:val="00766589"/>
    <w:rsid w:val="007668AF"/>
    <w:rsid w:val="007668E7"/>
    <w:rsid w:val="00766B71"/>
    <w:rsid w:val="00766DAC"/>
    <w:rsid w:val="00767069"/>
    <w:rsid w:val="00767183"/>
    <w:rsid w:val="0076729C"/>
    <w:rsid w:val="00767890"/>
    <w:rsid w:val="007679E3"/>
    <w:rsid w:val="0077018F"/>
    <w:rsid w:val="007702F1"/>
    <w:rsid w:val="0077049A"/>
    <w:rsid w:val="007704CE"/>
    <w:rsid w:val="007709A3"/>
    <w:rsid w:val="00770BD7"/>
    <w:rsid w:val="00770D30"/>
    <w:rsid w:val="007712DE"/>
    <w:rsid w:val="0077187B"/>
    <w:rsid w:val="0077191E"/>
    <w:rsid w:val="00771C4D"/>
    <w:rsid w:val="00771DED"/>
    <w:rsid w:val="00772065"/>
    <w:rsid w:val="0077250B"/>
    <w:rsid w:val="007727ED"/>
    <w:rsid w:val="00772856"/>
    <w:rsid w:val="00772A55"/>
    <w:rsid w:val="00772BB7"/>
    <w:rsid w:val="00772C7D"/>
    <w:rsid w:val="007733D1"/>
    <w:rsid w:val="00773A7F"/>
    <w:rsid w:val="00773AAC"/>
    <w:rsid w:val="00773B8A"/>
    <w:rsid w:val="00774DD4"/>
    <w:rsid w:val="00774ED3"/>
    <w:rsid w:val="007752CC"/>
    <w:rsid w:val="00775764"/>
    <w:rsid w:val="00775A78"/>
    <w:rsid w:val="00775C43"/>
    <w:rsid w:val="00775DFB"/>
    <w:rsid w:val="00776782"/>
    <w:rsid w:val="00776788"/>
    <w:rsid w:val="0077680D"/>
    <w:rsid w:val="0077696A"/>
    <w:rsid w:val="00776AC0"/>
    <w:rsid w:val="00776DCF"/>
    <w:rsid w:val="0077717C"/>
    <w:rsid w:val="00777268"/>
    <w:rsid w:val="007774B3"/>
    <w:rsid w:val="00777774"/>
    <w:rsid w:val="00777BEA"/>
    <w:rsid w:val="00777D84"/>
    <w:rsid w:val="00777E74"/>
    <w:rsid w:val="00780305"/>
    <w:rsid w:val="0078037F"/>
    <w:rsid w:val="00780505"/>
    <w:rsid w:val="007805F4"/>
    <w:rsid w:val="00780BED"/>
    <w:rsid w:val="00780E39"/>
    <w:rsid w:val="007810BA"/>
    <w:rsid w:val="00781361"/>
    <w:rsid w:val="007816AF"/>
    <w:rsid w:val="00781813"/>
    <w:rsid w:val="00781C5B"/>
    <w:rsid w:val="00781E0A"/>
    <w:rsid w:val="00781E0E"/>
    <w:rsid w:val="0078206E"/>
    <w:rsid w:val="0078284B"/>
    <w:rsid w:val="00782A2D"/>
    <w:rsid w:val="00782A85"/>
    <w:rsid w:val="00782F14"/>
    <w:rsid w:val="00783262"/>
    <w:rsid w:val="007832ED"/>
    <w:rsid w:val="00783497"/>
    <w:rsid w:val="0078351B"/>
    <w:rsid w:val="007837E4"/>
    <w:rsid w:val="0078395C"/>
    <w:rsid w:val="00783C35"/>
    <w:rsid w:val="00783F1C"/>
    <w:rsid w:val="007841B7"/>
    <w:rsid w:val="00784273"/>
    <w:rsid w:val="00784623"/>
    <w:rsid w:val="007848A7"/>
    <w:rsid w:val="00784AC9"/>
    <w:rsid w:val="00784FC4"/>
    <w:rsid w:val="0078551E"/>
    <w:rsid w:val="00785567"/>
    <w:rsid w:val="00785855"/>
    <w:rsid w:val="00785995"/>
    <w:rsid w:val="007859C3"/>
    <w:rsid w:val="00785AB1"/>
    <w:rsid w:val="00785B2B"/>
    <w:rsid w:val="00785DD7"/>
    <w:rsid w:val="007861AE"/>
    <w:rsid w:val="0078675F"/>
    <w:rsid w:val="007867B1"/>
    <w:rsid w:val="00786A5E"/>
    <w:rsid w:val="00786E03"/>
    <w:rsid w:val="0078738E"/>
    <w:rsid w:val="0078769C"/>
    <w:rsid w:val="00787770"/>
    <w:rsid w:val="00787A37"/>
    <w:rsid w:val="00787FAC"/>
    <w:rsid w:val="0079036B"/>
    <w:rsid w:val="007903F1"/>
    <w:rsid w:val="00790536"/>
    <w:rsid w:val="00790804"/>
    <w:rsid w:val="007909C5"/>
    <w:rsid w:val="00791317"/>
    <w:rsid w:val="00791688"/>
    <w:rsid w:val="00791796"/>
    <w:rsid w:val="007919C4"/>
    <w:rsid w:val="00791DE3"/>
    <w:rsid w:val="007923FA"/>
    <w:rsid w:val="00792769"/>
    <w:rsid w:val="007929EC"/>
    <w:rsid w:val="00792B01"/>
    <w:rsid w:val="00792BCE"/>
    <w:rsid w:val="00792D74"/>
    <w:rsid w:val="00792EA6"/>
    <w:rsid w:val="00792EE4"/>
    <w:rsid w:val="007930A0"/>
    <w:rsid w:val="007931F9"/>
    <w:rsid w:val="00793460"/>
    <w:rsid w:val="0079377B"/>
    <w:rsid w:val="00793AA6"/>
    <w:rsid w:val="00793EFE"/>
    <w:rsid w:val="00793F17"/>
    <w:rsid w:val="00793F3D"/>
    <w:rsid w:val="00794064"/>
    <w:rsid w:val="0079435C"/>
    <w:rsid w:val="007943CD"/>
    <w:rsid w:val="00794424"/>
    <w:rsid w:val="007946DE"/>
    <w:rsid w:val="00794BC9"/>
    <w:rsid w:val="00794D88"/>
    <w:rsid w:val="007950BF"/>
    <w:rsid w:val="007950C4"/>
    <w:rsid w:val="00795318"/>
    <w:rsid w:val="0079578B"/>
    <w:rsid w:val="007957ED"/>
    <w:rsid w:val="0079595D"/>
    <w:rsid w:val="00795A23"/>
    <w:rsid w:val="00795BBC"/>
    <w:rsid w:val="00795CB8"/>
    <w:rsid w:val="00795F4B"/>
    <w:rsid w:val="00796014"/>
    <w:rsid w:val="00796501"/>
    <w:rsid w:val="007965CB"/>
    <w:rsid w:val="00796641"/>
    <w:rsid w:val="00796A83"/>
    <w:rsid w:val="00796C63"/>
    <w:rsid w:val="00796DBB"/>
    <w:rsid w:val="00796E0C"/>
    <w:rsid w:val="00796FF2"/>
    <w:rsid w:val="007972B0"/>
    <w:rsid w:val="0079766B"/>
    <w:rsid w:val="0079782F"/>
    <w:rsid w:val="007978D9"/>
    <w:rsid w:val="00797A40"/>
    <w:rsid w:val="00797A60"/>
    <w:rsid w:val="007A00C4"/>
    <w:rsid w:val="007A0212"/>
    <w:rsid w:val="007A0736"/>
    <w:rsid w:val="007A0A25"/>
    <w:rsid w:val="007A0D68"/>
    <w:rsid w:val="007A0E92"/>
    <w:rsid w:val="007A126A"/>
    <w:rsid w:val="007A14AF"/>
    <w:rsid w:val="007A1A37"/>
    <w:rsid w:val="007A1A77"/>
    <w:rsid w:val="007A1B61"/>
    <w:rsid w:val="007A1E05"/>
    <w:rsid w:val="007A21BD"/>
    <w:rsid w:val="007A2410"/>
    <w:rsid w:val="007A246B"/>
    <w:rsid w:val="007A2C0A"/>
    <w:rsid w:val="007A2E0D"/>
    <w:rsid w:val="007A2ED3"/>
    <w:rsid w:val="007A316B"/>
    <w:rsid w:val="007A32AC"/>
    <w:rsid w:val="007A3359"/>
    <w:rsid w:val="007A33C4"/>
    <w:rsid w:val="007A3620"/>
    <w:rsid w:val="007A3890"/>
    <w:rsid w:val="007A38C3"/>
    <w:rsid w:val="007A38DE"/>
    <w:rsid w:val="007A39C2"/>
    <w:rsid w:val="007A3AF9"/>
    <w:rsid w:val="007A4444"/>
    <w:rsid w:val="007A4478"/>
    <w:rsid w:val="007A4546"/>
    <w:rsid w:val="007A4589"/>
    <w:rsid w:val="007A47F4"/>
    <w:rsid w:val="007A4EE3"/>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07F"/>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A4B"/>
    <w:rsid w:val="007B5C27"/>
    <w:rsid w:val="007B5DC3"/>
    <w:rsid w:val="007B5E45"/>
    <w:rsid w:val="007B61F6"/>
    <w:rsid w:val="007B63A1"/>
    <w:rsid w:val="007B63B9"/>
    <w:rsid w:val="007B66F8"/>
    <w:rsid w:val="007B6AD7"/>
    <w:rsid w:val="007B6CB5"/>
    <w:rsid w:val="007B6D06"/>
    <w:rsid w:val="007B6D93"/>
    <w:rsid w:val="007B7620"/>
    <w:rsid w:val="007B7B26"/>
    <w:rsid w:val="007C019F"/>
    <w:rsid w:val="007C024E"/>
    <w:rsid w:val="007C07ED"/>
    <w:rsid w:val="007C0C89"/>
    <w:rsid w:val="007C117D"/>
    <w:rsid w:val="007C13DE"/>
    <w:rsid w:val="007C1ABE"/>
    <w:rsid w:val="007C20AC"/>
    <w:rsid w:val="007C23C9"/>
    <w:rsid w:val="007C247D"/>
    <w:rsid w:val="007C2A6F"/>
    <w:rsid w:val="007C2B98"/>
    <w:rsid w:val="007C30C5"/>
    <w:rsid w:val="007C3568"/>
    <w:rsid w:val="007C35A9"/>
    <w:rsid w:val="007C375D"/>
    <w:rsid w:val="007C3EB9"/>
    <w:rsid w:val="007C3F28"/>
    <w:rsid w:val="007C40B0"/>
    <w:rsid w:val="007C4129"/>
    <w:rsid w:val="007C42B3"/>
    <w:rsid w:val="007C4E9C"/>
    <w:rsid w:val="007C50C0"/>
    <w:rsid w:val="007C5609"/>
    <w:rsid w:val="007C5962"/>
    <w:rsid w:val="007C5AD6"/>
    <w:rsid w:val="007C5EBD"/>
    <w:rsid w:val="007C5FE0"/>
    <w:rsid w:val="007C6198"/>
    <w:rsid w:val="007C6D77"/>
    <w:rsid w:val="007C7033"/>
    <w:rsid w:val="007C7349"/>
    <w:rsid w:val="007C77AB"/>
    <w:rsid w:val="007C7970"/>
    <w:rsid w:val="007C7A66"/>
    <w:rsid w:val="007C7C7A"/>
    <w:rsid w:val="007C7F72"/>
    <w:rsid w:val="007D0205"/>
    <w:rsid w:val="007D0483"/>
    <w:rsid w:val="007D09D4"/>
    <w:rsid w:val="007D0F91"/>
    <w:rsid w:val="007D10ED"/>
    <w:rsid w:val="007D20B0"/>
    <w:rsid w:val="007D22BE"/>
    <w:rsid w:val="007D2AB2"/>
    <w:rsid w:val="007D2B53"/>
    <w:rsid w:val="007D2D21"/>
    <w:rsid w:val="007D2D73"/>
    <w:rsid w:val="007D2E49"/>
    <w:rsid w:val="007D316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453"/>
    <w:rsid w:val="007D6556"/>
    <w:rsid w:val="007D6901"/>
    <w:rsid w:val="007D6946"/>
    <w:rsid w:val="007D6A7B"/>
    <w:rsid w:val="007D6E3B"/>
    <w:rsid w:val="007D70A2"/>
    <w:rsid w:val="007D76D2"/>
    <w:rsid w:val="007D76EC"/>
    <w:rsid w:val="007D788A"/>
    <w:rsid w:val="007D7AF4"/>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3BB3"/>
    <w:rsid w:val="007E42CA"/>
    <w:rsid w:val="007E44A5"/>
    <w:rsid w:val="007E44AC"/>
    <w:rsid w:val="007E473D"/>
    <w:rsid w:val="007E47EF"/>
    <w:rsid w:val="007E482A"/>
    <w:rsid w:val="007E4FDF"/>
    <w:rsid w:val="007E50AB"/>
    <w:rsid w:val="007E50F3"/>
    <w:rsid w:val="007E53D4"/>
    <w:rsid w:val="007E584F"/>
    <w:rsid w:val="007E58FD"/>
    <w:rsid w:val="007E5FCA"/>
    <w:rsid w:val="007E61CE"/>
    <w:rsid w:val="007E6C82"/>
    <w:rsid w:val="007E6E79"/>
    <w:rsid w:val="007E7616"/>
    <w:rsid w:val="007E7668"/>
    <w:rsid w:val="007E768E"/>
    <w:rsid w:val="007E77F0"/>
    <w:rsid w:val="007E7C1C"/>
    <w:rsid w:val="007F0823"/>
    <w:rsid w:val="007F0A91"/>
    <w:rsid w:val="007F0C53"/>
    <w:rsid w:val="007F0CBD"/>
    <w:rsid w:val="007F0D05"/>
    <w:rsid w:val="007F0EB9"/>
    <w:rsid w:val="007F102B"/>
    <w:rsid w:val="007F1360"/>
    <w:rsid w:val="007F1C57"/>
    <w:rsid w:val="007F21CA"/>
    <w:rsid w:val="007F2520"/>
    <w:rsid w:val="007F2687"/>
    <w:rsid w:val="007F283C"/>
    <w:rsid w:val="007F28ED"/>
    <w:rsid w:val="007F2B1F"/>
    <w:rsid w:val="007F3277"/>
    <w:rsid w:val="007F3630"/>
    <w:rsid w:val="007F3B4A"/>
    <w:rsid w:val="007F3B81"/>
    <w:rsid w:val="007F3BBC"/>
    <w:rsid w:val="007F3C37"/>
    <w:rsid w:val="007F3E4E"/>
    <w:rsid w:val="007F3FF8"/>
    <w:rsid w:val="007F4A42"/>
    <w:rsid w:val="007F4ACA"/>
    <w:rsid w:val="007F4CF6"/>
    <w:rsid w:val="007F4F53"/>
    <w:rsid w:val="007F515F"/>
    <w:rsid w:val="007F5305"/>
    <w:rsid w:val="007F54C5"/>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CB"/>
    <w:rsid w:val="00800627"/>
    <w:rsid w:val="00800B30"/>
    <w:rsid w:val="00800E49"/>
    <w:rsid w:val="0080105B"/>
    <w:rsid w:val="0080123B"/>
    <w:rsid w:val="00801461"/>
    <w:rsid w:val="008014FA"/>
    <w:rsid w:val="008016CD"/>
    <w:rsid w:val="008017E5"/>
    <w:rsid w:val="00801DDC"/>
    <w:rsid w:val="00801E59"/>
    <w:rsid w:val="008020C8"/>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5F4C"/>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0E09"/>
    <w:rsid w:val="00811A63"/>
    <w:rsid w:val="00811CC2"/>
    <w:rsid w:val="00812BB6"/>
    <w:rsid w:val="00812D00"/>
    <w:rsid w:val="00812F28"/>
    <w:rsid w:val="00813016"/>
    <w:rsid w:val="008135DD"/>
    <w:rsid w:val="00813971"/>
    <w:rsid w:val="00813A3F"/>
    <w:rsid w:val="00813A7F"/>
    <w:rsid w:val="00813CEA"/>
    <w:rsid w:val="008141B5"/>
    <w:rsid w:val="00814868"/>
    <w:rsid w:val="00814A86"/>
    <w:rsid w:val="00815284"/>
    <w:rsid w:val="008152E9"/>
    <w:rsid w:val="008155A9"/>
    <w:rsid w:val="00815AF5"/>
    <w:rsid w:val="00815CE1"/>
    <w:rsid w:val="00815D98"/>
    <w:rsid w:val="00815DB1"/>
    <w:rsid w:val="00816317"/>
    <w:rsid w:val="008172DF"/>
    <w:rsid w:val="00817697"/>
    <w:rsid w:val="00817869"/>
    <w:rsid w:val="00817F24"/>
    <w:rsid w:val="00820185"/>
    <w:rsid w:val="0082054A"/>
    <w:rsid w:val="00820743"/>
    <w:rsid w:val="00820BA2"/>
    <w:rsid w:val="00820BA3"/>
    <w:rsid w:val="00820F70"/>
    <w:rsid w:val="00821026"/>
    <w:rsid w:val="00821134"/>
    <w:rsid w:val="008212A3"/>
    <w:rsid w:val="008213ED"/>
    <w:rsid w:val="00821701"/>
    <w:rsid w:val="008217F3"/>
    <w:rsid w:val="00821AF8"/>
    <w:rsid w:val="00821C06"/>
    <w:rsid w:val="00821DB2"/>
    <w:rsid w:val="00822099"/>
    <w:rsid w:val="0082213D"/>
    <w:rsid w:val="00822A83"/>
    <w:rsid w:val="00822B55"/>
    <w:rsid w:val="00822E0A"/>
    <w:rsid w:val="0082301B"/>
    <w:rsid w:val="008234DB"/>
    <w:rsid w:val="00823C9C"/>
    <w:rsid w:val="00823E35"/>
    <w:rsid w:val="00824006"/>
    <w:rsid w:val="008245B4"/>
    <w:rsid w:val="008247CE"/>
    <w:rsid w:val="008249B2"/>
    <w:rsid w:val="00824C58"/>
    <w:rsid w:val="00824E17"/>
    <w:rsid w:val="008250FE"/>
    <w:rsid w:val="00825925"/>
    <w:rsid w:val="00825F24"/>
    <w:rsid w:val="008265B6"/>
    <w:rsid w:val="00826779"/>
    <w:rsid w:val="0082708A"/>
    <w:rsid w:val="00827395"/>
    <w:rsid w:val="008277C7"/>
    <w:rsid w:val="0083019F"/>
    <w:rsid w:val="00830569"/>
    <w:rsid w:val="00830A71"/>
    <w:rsid w:val="00830C93"/>
    <w:rsid w:val="00830C9C"/>
    <w:rsid w:val="00830F01"/>
    <w:rsid w:val="00830F7F"/>
    <w:rsid w:val="008310C0"/>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298"/>
    <w:rsid w:val="00835793"/>
    <w:rsid w:val="00835ADF"/>
    <w:rsid w:val="00835E55"/>
    <w:rsid w:val="00835EE3"/>
    <w:rsid w:val="0083621D"/>
    <w:rsid w:val="0083626C"/>
    <w:rsid w:val="00836304"/>
    <w:rsid w:val="008365CC"/>
    <w:rsid w:val="00836631"/>
    <w:rsid w:val="00836747"/>
    <w:rsid w:val="00836799"/>
    <w:rsid w:val="008367A7"/>
    <w:rsid w:val="00836B43"/>
    <w:rsid w:val="00836C1A"/>
    <w:rsid w:val="00836E21"/>
    <w:rsid w:val="0083756E"/>
    <w:rsid w:val="008376B8"/>
    <w:rsid w:val="00837763"/>
    <w:rsid w:val="00837ADC"/>
    <w:rsid w:val="00837B5E"/>
    <w:rsid w:val="0084010F"/>
    <w:rsid w:val="00840162"/>
    <w:rsid w:val="008401C3"/>
    <w:rsid w:val="00840832"/>
    <w:rsid w:val="00840B6A"/>
    <w:rsid w:val="00840F83"/>
    <w:rsid w:val="008415B1"/>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4B8"/>
    <w:rsid w:val="00844583"/>
    <w:rsid w:val="00844CE5"/>
    <w:rsid w:val="00844D74"/>
    <w:rsid w:val="00844DC8"/>
    <w:rsid w:val="00844EF4"/>
    <w:rsid w:val="00844FED"/>
    <w:rsid w:val="00845169"/>
    <w:rsid w:val="00845274"/>
    <w:rsid w:val="0084540A"/>
    <w:rsid w:val="00845646"/>
    <w:rsid w:val="008458D9"/>
    <w:rsid w:val="008459FE"/>
    <w:rsid w:val="00845E2B"/>
    <w:rsid w:val="00845F51"/>
    <w:rsid w:val="0084634C"/>
    <w:rsid w:val="0084639A"/>
    <w:rsid w:val="0084669F"/>
    <w:rsid w:val="008472D4"/>
    <w:rsid w:val="00847358"/>
    <w:rsid w:val="008479A3"/>
    <w:rsid w:val="00847A19"/>
    <w:rsid w:val="00847E44"/>
    <w:rsid w:val="008500F2"/>
    <w:rsid w:val="00850111"/>
    <w:rsid w:val="008501C9"/>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4C"/>
    <w:rsid w:val="00853483"/>
    <w:rsid w:val="0085368C"/>
    <w:rsid w:val="00853BAA"/>
    <w:rsid w:val="00853CD3"/>
    <w:rsid w:val="00853D0D"/>
    <w:rsid w:val="00853FD8"/>
    <w:rsid w:val="00854065"/>
    <w:rsid w:val="0085473E"/>
    <w:rsid w:val="00854D7F"/>
    <w:rsid w:val="00854EA3"/>
    <w:rsid w:val="00854FD3"/>
    <w:rsid w:val="00854FE6"/>
    <w:rsid w:val="0085516B"/>
    <w:rsid w:val="008551B3"/>
    <w:rsid w:val="0085532C"/>
    <w:rsid w:val="00855694"/>
    <w:rsid w:val="0085574D"/>
    <w:rsid w:val="0085575A"/>
    <w:rsid w:val="008557A1"/>
    <w:rsid w:val="008557E7"/>
    <w:rsid w:val="00855805"/>
    <w:rsid w:val="008558C9"/>
    <w:rsid w:val="0085591B"/>
    <w:rsid w:val="00855CE4"/>
    <w:rsid w:val="00856341"/>
    <w:rsid w:val="00856567"/>
    <w:rsid w:val="008566EF"/>
    <w:rsid w:val="00856BC5"/>
    <w:rsid w:val="00856D24"/>
    <w:rsid w:val="00856DC3"/>
    <w:rsid w:val="00857074"/>
    <w:rsid w:val="00857AD0"/>
    <w:rsid w:val="00860531"/>
    <w:rsid w:val="00860968"/>
    <w:rsid w:val="00860B04"/>
    <w:rsid w:val="00860D67"/>
    <w:rsid w:val="00860EBA"/>
    <w:rsid w:val="00861105"/>
    <w:rsid w:val="008613E3"/>
    <w:rsid w:val="00861B3C"/>
    <w:rsid w:val="00861DD8"/>
    <w:rsid w:val="008625F0"/>
    <w:rsid w:val="00862685"/>
    <w:rsid w:val="008628EB"/>
    <w:rsid w:val="0086297F"/>
    <w:rsid w:val="00862A44"/>
    <w:rsid w:val="00862B6F"/>
    <w:rsid w:val="008636AC"/>
    <w:rsid w:val="008638B8"/>
    <w:rsid w:val="00863BC5"/>
    <w:rsid w:val="00863D7B"/>
    <w:rsid w:val="00863E6B"/>
    <w:rsid w:val="00863E9F"/>
    <w:rsid w:val="00863F0F"/>
    <w:rsid w:val="00863FC5"/>
    <w:rsid w:val="00863FF2"/>
    <w:rsid w:val="00864066"/>
    <w:rsid w:val="00864107"/>
    <w:rsid w:val="00864353"/>
    <w:rsid w:val="008643C1"/>
    <w:rsid w:val="00864714"/>
    <w:rsid w:val="00864A1D"/>
    <w:rsid w:val="00864A6E"/>
    <w:rsid w:val="00864F10"/>
    <w:rsid w:val="00864F42"/>
    <w:rsid w:val="0086527B"/>
    <w:rsid w:val="008653E2"/>
    <w:rsid w:val="008655CD"/>
    <w:rsid w:val="00865685"/>
    <w:rsid w:val="0086570D"/>
    <w:rsid w:val="0086571C"/>
    <w:rsid w:val="00865863"/>
    <w:rsid w:val="00865944"/>
    <w:rsid w:val="00865A10"/>
    <w:rsid w:val="00865B0C"/>
    <w:rsid w:val="00865BB7"/>
    <w:rsid w:val="00865C5B"/>
    <w:rsid w:val="00865E76"/>
    <w:rsid w:val="008660E4"/>
    <w:rsid w:val="00866EC9"/>
    <w:rsid w:val="00866EF5"/>
    <w:rsid w:val="00867391"/>
    <w:rsid w:val="0086743A"/>
    <w:rsid w:val="008674BA"/>
    <w:rsid w:val="00867E96"/>
    <w:rsid w:val="00867FE1"/>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241"/>
    <w:rsid w:val="008738D1"/>
    <w:rsid w:val="008738D7"/>
    <w:rsid w:val="008739BC"/>
    <w:rsid w:val="00873CC1"/>
    <w:rsid w:val="00873D12"/>
    <w:rsid w:val="00873D80"/>
    <w:rsid w:val="00873E8E"/>
    <w:rsid w:val="008741C0"/>
    <w:rsid w:val="00874244"/>
    <w:rsid w:val="00874467"/>
    <w:rsid w:val="0087450B"/>
    <w:rsid w:val="008745DC"/>
    <w:rsid w:val="00874A46"/>
    <w:rsid w:val="00874A5A"/>
    <w:rsid w:val="00874CAC"/>
    <w:rsid w:val="00874F82"/>
    <w:rsid w:val="0087572F"/>
    <w:rsid w:val="008757F6"/>
    <w:rsid w:val="008758DF"/>
    <w:rsid w:val="00875A1B"/>
    <w:rsid w:val="00875CDB"/>
    <w:rsid w:val="00875D17"/>
    <w:rsid w:val="0087643F"/>
    <w:rsid w:val="00876567"/>
    <w:rsid w:val="008765C2"/>
    <w:rsid w:val="008769FB"/>
    <w:rsid w:val="00876C4D"/>
    <w:rsid w:val="00877117"/>
    <w:rsid w:val="00877908"/>
    <w:rsid w:val="0087793C"/>
    <w:rsid w:val="00877B38"/>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BBA"/>
    <w:rsid w:val="00882C93"/>
    <w:rsid w:val="00882CC9"/>
    <w:rsid w:val="00882CD8"/>
    <w:rsid w:val="00882E83"/>
    <w:rsid w:val="008830C3"/>
    <w:rsid w:val="008838DA"/>
    <w:rsid w:val="008839BD"/>
    <w:rsid w:val="00883DF8"/>
    <w:rsid w:val="008841B0"/>
    <w:rsid w:val="008842F7"/>
    <w:rsid w:val="00884FC9"/>
    <w:rsid w:val="00885229"/>
    <w:rsid w:val="0088523E"/>
    <w:rsid w:val="0088536C"/>
    <w:rsid w:val="008853D6"/>
    <w:rsid w:val="00885BE1"/>
    <w:rsid w:val="00885CFB"/>
    <w:rsid w:val="00885DF0"/>
    <w:rsid w:val="00886050"/>
    <w:rsid w:val="008860A1"/>
    <w:rsid w:val="008867F5"/>
    <w:rsid w:val="00887103"/>
    <w:rsid w:val="00887321"/>
    <w:rsid w:val="00887D0C"/>
    <w:rsid w:val="00887DAE"/>
    <w:rsid w:val="0089019C"/>
    <w:rsid w:val="008901D6"/>
    <w:rsid w:val="0089039A"/>
    <w:rsid w:val="008903FE"/>
    <w:rsid w:val="00890403"/>
    <w:rsid w:val="00890CC8"/>
    <w:rsid w:val="00890D88"/>
    <w:rsid w:val="008910C5"/>
    <w:rsid w:val="0089121B"/>
    <w:rsid w:val="008917E3"/>
    <w:rsid w:val="00891B36"/>
    <w:rsid w:val="00891D2E"/>
    <w:rsid w:val="00891D7A"/>
    <w:rsid w:val="0089202C"/>
    <w:rsid w:val="008922DD"/>
    <w:rsid w:val="008922EA"/>
    <w:rsid w:val="00892623"/>
    <w:rsid w:val="00892714"/>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4D89"/>
    <w:rsid w:val="00895404"/>
    <w:rsid w:val="0089596E"/>
    <w:rsid w:val="00895A9B"/>
    <w:rsid w:val="00895CB3"/>
    <w:rsid w:val="00895FDE"/>
    <w:rsid w:val="0089622C"/>
    <w:rsid w:val="00896275"/>
    <w:rsid w:val="008963AE"/>
    <w:rsid w:val="00896C5C"/>
    <w:rsid w:val="00897534"/>
    <w:rsid w:val="00897DFF"/>
    <w:rsid w:val="00897EB7"/>
    <w:rsid w:val="008A0173"/>
    <w:rsid w:val="008A0703"/>
    <w:rsid w:val="008A09CD"/>
    <w:rsid w:val="008A0C28"/>
    <w:rsid w:val="008A0D05"/>
    <w:rsid w:val="008A1595"/>
    <w:rsid w:val="008A1A86"/>
    <w:rsid w:val="008A1AA6"/>
    <w:rsid w:val="008A296D"/>
    <w:rsid w:val="008A2B8D"/>
    <w:rsid w:val="008A2CB2"/>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A77EC"/>
    <w:rsid w:val="008A7D19"/>
    <w:rsid w:val="008B01FF"/>
    <w:rsid w:val="008B0206"/>
    <w:rsid w:val="008B0A61"/>
    <w:rsid w:val="008B0BE5"/>
    <w:rsid w:val="008B1077"/>
    <w:rsid w:val="008B13C6"/>
    <w:rsid w:val="008B17C1"/>
    <w:rsid w:val="008B1AC6"/>
    <w:rsid w:val="008B2320"/>
    <w:rsid w:val="008B2518"/>
    <w:rsid w:val="008B2AB1"/>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291"/>
    <w:rsid w:val="008B54C6"/>
    <w:rsid w:val="008B5606"/>
    <w:rsid w:val="008B5644"/>
    <w:rsid w:val="008B5731"/>
    <w:rsid w:val="008B5A1C"/>
    <w:rsid w:val="008B62F8"/>
    <w:rsid w:val="008B6316"/>
    <w:rsid w:val="008B690C"/>
    <w:rsid w:val="008B6BCC"/>
    <w:rsid w:val="008B6CBA"/>
    <w:rsid w:val="008B6CE2"/>
    <w:rsid w:val="008B6FAD"/>
    <w:rsid w:val="008B755F"/>
    <w:rsid w:val="008B7875"/>
    <w:rsid w:val="008B7AAA"/>
    <w:rsid w:val="008B7AD7"/>
    <w:rsid w:val="008B7CAF"/>
    <w:rsid w:val="008C02F5"/>
    <w:rsid w:val="008C0510"/>
    <w:rsid w:val="008C0595"/>
    <w:rsid w:val="008C08C8"/>
    <w:rsid w:val="008C0CFB"/>
    <w:rsid w:val="008C0E64"/>
    <w:rsid w:val="008C0F06"/>
    <w:rsid w:val="008C11AA"/>
    <w:rsid w:val="008C1468"/>
    <w:rsid w:val="008C162B"/>
    <w:rsid w:val="008C1703"/>
    <w:rsid w:val="008C17F6"/>
    <w:rsid w:val="008C18BF"/>
    <w:rsid w:val="008C1AD6"/>
    <w:rsid w:val="008C1D8A"/>
    <w:rsid w:val="008C1FEC"/>
    <w:rsid w:val="008C26F5"/>
    <w:rsid w:val="008C282A"/>
    <w:rsid w:val="008C3408"/>
    <w:rsid w:val="008C3621"/>
    <w:rsid w:val="008C3689"/>
    <w:rsid w:val="008C3E8E"/>
    <w:rsid w:val="008C40A0"/>
    <w:rsid w:val="008C4439"/>
    <w:rsid w:val="008C4760"/>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330"/>
    <w:rsid w:val="008D03A1"/>
    <w:rsid w:val="008D09C9"/>
    <w:rsid w:val="008D0A4E"/>
    <w:rsid w:val="008D0CE3"/>
    <w:rsid w:val="008D0DE5"/>
    <w:rsid w:val="008D1634"/>
    <w:rsid w:val="008D17EA"/>
    <w:rsid w:val="008D1F61"/>
    <w:rsid w:val="008D1F93"/>
    <w:rsid w:val="008D2C15"/>
    <w:rsid w:val="008D2CB8"/>
    <w:rsid w:val="008D2D39"/>
    <w:rsid w:val="008D2FA2"/>
    <w:rsid w:val="008D30A4"/>
    <w:rsid w:val="008D316B"/>
    <w:rsid w:val="008D3342"/>
    <w:rsid w:val="008D39A4"/>
    <w:rsid w:val="008D3A91"/>
    <w:rsid w:val="008D3B86"/>
    <w:rsid w:val="008D3BBD"/>
    <w:rsid w:val="008D3DDD"/>
    <w:rsid w:val="008D3F35"/>
    <w:rsid w:val="008D4340"/>
    <w:rsid w:val="008D494B"/>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694"/>
    <w:rsid w:val="008D777D"/>
    <w:rsid w:val="008D7A55"/>
    <w:rsid w:val="008D7B69"/>
    <w:rsid w:val="008D7BAF"/>
    <w:rsid w:val="008D7DB2"/>
    <w:rsid w:val="008D7E71"/>
    <w:rsid w:val="008E05F8"/>
    <w:rsid w:val="008E0810"/>
    <w:rsid w:val="008E08F5"/>
    <w:rsid w:val="008E09E2"/>
    <w:rsid w:val="008E0D91"/>
    <w:rsid w:val="008E0DE0"/>
    <w:rsid w:val="008E0F93"/>
    <w:rsid w:val="008E121C"/>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A"/>
    <w:rsid w:val="008E53AF"/>
    <w:rsid w:val="008E54F0"/>
    <w:rsid w:val="008E550D"/>
    <w:rsid w:val="008E57AD"/>
    <w:rsid w:val="008E5B9C"/>
    <w:rsid w:val="008E5BB8"/>
    <w:rsid w:val="008E5C1F"/>
    <w:rsid w:val="008E5C9B"/>
    <w:rsid w:val="008E63E9"/>
    <w:rsid w:val="008E6406"/>
    <w:rsid w:val="008E651A"/>
    <w:rsid w:val="008E6969"/>
    <w:rsid w:val="008E69A0"/>
    <w:rsid w:val="008E69E4"/>
    <w:rsid w:val="008E6B48"/>
    <w:rsid w:val="008E6B50"/>
    <w:rsid w:val="008E6BBF"/>
    <w:rsid w:val="008E73B0"/>
    <w:rsid w:val="008E74EE"/>
    <w:rsid w:val="008E7C9E"/>
    <w:rsid w:val="008E7EC9"/>
    <w:rsid w:val="008E7F25"/>
    <w:rsid w:val="008E7FE7"/>
    <w:rsid w:val="008EC31D"/>
    <w:rsid w:val="008F0014"/>
    <w:rsid w:val="008F043A"/>
    <w:rsid w:val="008F056B"/>
    <w:rsid w:val="008F09D4"/>
    <w:rsid w:val="008F0C42"/>
    <w:rsid w:val="008F0F34"/>
    <w:rsid w:val="008F130F"/>
    <w:rsid w:val="008F17FA"/>
    <w:rsid w:val="008F17FE"/>
    <w:rsid w:val="008F1920"/>
    <w:rsid w:val="008F19D4"/>
    <w:rsid w:val="008F1F52"/>
    <w:rsid w:val="008F2216"/>
    <w:rsid w:val="008F2259"/>
    <w:rsid w:val="008F234D"/>
    <w:rsid w:val="008F238A"/>
    <w:rsid w:val="008F241C"/>
    <w:rsid w:val="008F2769"/>
    <w:rsid w:val="008F3111"/>
    <w:rsid w:val="008F3645"/>
    <w:rsid w:val="008F384F"/>
    <w:rsid w:val="008F389A"/>
    <w:rsid w:val="008F3AD6"/>
    <w:rsid w:val="008F4197"/>
    <w:rsid w:val="008F480E"/>
    <w:rsid w:val="008F48A6"/>
    <w:rsid w:val="008F4F83"/>
    <w:rsid w:val="008F5340"/>
    <w:rsid w:val="008F5484"/>
    <w:rsid w:val="008F54A8"/>
    <w:rsid w:val="008F550B"/>
    <w:rsid w:val="008F5CCB"/>
    <w:rsid w:val="008F60A6"/>
    <w:rsid w:val="008F62F9"/>
    <w:rsid w:val="008F6A0A"/>
    <w:rsid w:val="008F6BE9"/>
    <w:rsid w:val="008F6D32"/>
    <w:rsid w:val="008F6DB5"/>
    <w:rsid w:val="008F717A"/>
    <w:rsid w:val="008F729B"/>
    <w:rsid w:val="008F72F4"/>
    <w:rsid w:val="008F7501"/>
    <w:rsid w:val="008F7930"/>
    <w:rsid w:val="008F7988"/>
    <w:rsid w:val="008F7AD4"/>
    <w:rsid w:val="008F7B06"/>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2777"/>
    <w:rsid w:val="00902F38"/>
    <w:rsid w:val="009036AC"/>
    <w:rsid w:val="00903A65"/>
    <w:rsid w:val="00904168"/>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137"/>
    <w:rsid w:val="00912417"/>
    <w:rsid w:val="00912622"/>
    <w:rsid w:val="00912A4B"/>
    <w:rsid w:val="00912F0C"/>
    <w:rsid w:val="0091317C"/>
    <w:rsid w:val="009135B8"/>
    <w:rsid w:val="0091495E"/>
    <w:rsid w:val="00914A9D"/>
    <w:rsid w:val="00914EBE"/>
    <w:rsid w:val="00915018"/>
    <w:rsid w:val="00915156"/>
    <w:rsid w:val="009152EB"/>
    <w:rsid w:val="009154A7"/>
    <w:rsid w:val="00915858"/>
    <w:rsid w:val="0091588E"/>
    <w:rsid w:val="00915B44"/>
    <w:rsid w:val="00915BF9"/>
    <w:rsid w:val="00915FF8"/>
    <w:rsid w:val="00916219"/>
    <w:rsid w:val="00916615"/>
    <w:rsid w:val="0091661B"/>
    <w:rsid w:val="00916ABC"/>
    <w:rsid w:val="00916D9E"/>
    <w:rsid w:val="0091790E"/>
    <w:rsid w:val="0092026F"/>
    <w:rsid w:val="009208CA"/>
    <w:rsid w:val="009208D7"/>
    <w:rsid w:val="009208F0"/>
    <w:rsid w:val="00920F7A"/>
    <w:rsid w:val="009211A0"/>
    <w:rsid w:val="0092188D"/>
    <w:rsid w:val="00921F34"/>
    <w:rsid w:val="00921F92"/>
    <w:rsid w:val="0092243D"/>
    <w:rsid w:val="0092256D"/>
    <w:rsid w:val="00922635"/>
    <w:rsid w:val="0092295C"/>
    <w:rsid w:val="00922C7F"/>
    <w:rsid w:val="00922DE0"/>
    <w:rsid w:val="00922E70"/>
    <w:rsid w:val="0092301F"/>
    <w:rsid w:val="00923201"/>
    <w:rsid w:val="00923320"/>
    <w:rsid w:val="00923583"/>
    <w:rsid w:val="009239E5"/>
    <w:rsid w:val="00923A50"/>
    <w:rsid w:val="00923AB6"/>
    <w:rsid w:val="00923E18"/>
    <w:rsid w:val="00923FEF"/>
    <w:rsid w:val="009242AD"/>
    <w:rsid w:val="00924509"/>
    <w:rsid w:val="0092475F"/>
    <w:rsid w:val="009247E3"/>
    <w:rsid w:val="00924BD5"/>
    <w:rsid w:val="00924C1C"/>
    <w:rsid w:val="00924DF1"/>
    <w:rsid w:val="00925126"/>
    <w:rsid w:val="00925669"/>
    <w:rsid w:val="00925966"/>
    <w:rsid w:val="00925C74"/>
    <w:rsid w:val="00925DD5"/>
    <w:rsid w:val="0092616C"/>
    <w:rsid w:val="009262D5"/>
    <w:rsid w:val="009264E1"/>
    <w:rsid w:val="0092651B"/>
    <w:rsid w:val="00926DA8"/>
    <w:rsid w:val="00927254"/>
    <w:rsid w:val="009273BB"/>
    <w:rsid w:val="00927E5A"/>
    <w:rsid w:val="00927FDC"/>
    <w:rsid w:val="0093038A"/>
    <w:rsid w:val="0093068C"/>
    <w:rsid w:val="009306B1"/>
    <w:rsid w:val="009308B7"/>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9BB"/>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1AB"/>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A41"/>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BED"/>
    <w:rsid w:val="00946061"/>
    <w:rsid w:val="009463ED"/>
    <w:rsid w:val="0094657F"/>
    <w:rsid w:val="009466E9"/>
    <w:rsid w:val="00946713"/>
    <w:rsid w:val="0094671F"/>
    <w:rsid w:val="009467AE"/>
    <w:rsid w:val="0094705E"/>
    <w:rsid w:val="0094730B"/>
    <w:rsid w:val="009473F7"/>
    <w:rsid w:val="009475C8"/>
    <w:rsid w:val="00947DE3"/>
    <w:rsid w:val="00947F41"/>
    <w:rsid w:val="00950B49"/>
    <w:rsid w:val="00950DC9"/>
    <w:rsid w:val="00951157"/>
    <w:rsid w:val="0095116E"/>
    <w:rsid w:val="0095183C"/>
    <w:rsid w:val="0095188F"/>
    <w:rsid w:val="00951991"/>
    <w:rsid w:val="00951EF2"/>
    <w:rsid w:val="009522D5"/>
    <w:rsid w:val="009523B1"/>
    <w:rsid w:val="0095255F"/>
    <w:rsid w:val="00952571"/>
    <w:rsid w:val="0095295C"/>
    <w:rsid w:val="00952EBE"/>
    <w:rsid w:val="009538F4"/>
    <w:rsid w:val="00953983"/>
    <w:rsid w:val="00953A8D"/>
    <w:rsid w:val="00953FD3"/>
    <w:rsid w:val="009546F3"/>
    <w:rsid w:val="00954A80"/>
    <w:rsid w:val="00954C3E"/>
    <w:rsid w:val="00954DEE"/>
    <w:rsid w:val="00954E9F"/>
    <w:rsid w:val="009550D1"/>
    <w:rsid w:val="009558FF"/>
    <w:rsid w:val="00955CEA"/>
    <w:rsid w:val="0095618C"/>
    <w:rsid w:val="009562F4"/>
    <w:rsid w:val="00956718"/>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0E2F"/>
    <w:rsid w:val="00961089"/>
    <w:rsid w:val="009610BA"/>
    <w:rsid w:val="009617B0"/>
    <w:rsid w:val="009618FB"/>
    <w:rsid w:val="00961BF4"/>
    <w:rsid w:val="00961E92"/>
    <w:rsid w:val="00961FD2"/>
    <w:rsid w:val="0096203D"/>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499E"/>
    <w:rsid w:val="00965200"/>
    <w:rsid w:val="00965219"/>
    <w:rsid w:val="0096533D"/>
    <w:rsid w:val="0096545E"/>
    <w:rsid w:val="00965614"/>
    <w:rsid w:val="00965A5D"/>
    <w:rsid w:val="00965A9A"/>
    <w:rsid w:val="00965AE7"/>
    <w:rsid w:val="00965D8B"/>
    <w:rsid w:val="00965E85"/>
    <w:rsid w:val="00966040"/>
    <w:rsid w:val="0096621A"/>
    <w:rsid w:val="00966457"/>
    <w:rsid w:val="009667FE"/>
    <w:rsid w:val="00966805"/>
    <w:rsid w:val="0096687D"/>
    <w:rsid w:val="0096694C"/>
    <w:rsid w:val="00966D4E"/>
    <w:rsid w:val="009670D0"/>
    <w:rsid w:val="00967100"/>
    <w:rsid w:val="0096725F"/>
    <w:rsid w:val="00967763"/>
    <w:rsid w:val="00967768"/>
    <w:rsid w:val="009701CD"/>
    <w:rsid w:val="00970250"/>
    <w:rsid w:val="00970327"/>
    <w:rsid w:val="00970378"/>
    <w:rsid w:val="00970CCD"/>
    <w:rsid w:val="00970DF4"/>
    <w:rsid w:val="009710B3"/>
    <w:rsid w:val="009713A7"/>
    <w:rsid w:val="00971516"/>
    <w:rsid w:val="009717FA"/>
    <w:rsid w:val="00971B52"/>
    <w:rsid w:val="00971C9D"/>
    <w:rsid w:val="00971D97"/>
    <w:rsid w:val="00971EE2"/>
    <w:rsid w:val="00972610"/>
    <w:rsid w:val="00972641"/>
    <w:rsid w:val="0097264B"/>
    <w:rsid w:val="00972745"/>
    <w:rsid w:val="00972918"/>
    <w:rsid w:val="00972BA2"/>
    <w:rsid w:val="00972C61"/>
    <w:rsid w:val="00973012"/>
    <w:rsid w:val="0097398F"/>
    <w:rsid w:val="00973A07"/>
    <w:rsid w:val="00973CDB"/>
    <w:rsid w:val="00974026"/>
    <w:rsid w:val="009743AC"/>
    <w:rsid w:val="009743D9"/>
    <w:rsid w:val="00974475"/>
    <w:rsid w:val="00974621"/>
    <w:rsid w:val="009747E6"/>
    <w:rsid w:val="0097499B"/>
    <w:rsid w:val="00974AEC"/>
    <w:rsid w:val="00975271"/>
    <w:rsid w:val="00975576"/>
    <w:rsid w:val="00975737"/>
    <w:rsid w:val="009757BC"/>
    <w:rsid w:val="00975BAF"/>
    <w:rsid w:val="00975C69"/>
    <w:rsid w:val="00975DDD"/>
    <w:rsid w:val="009761A4"/>
    <w:rsid w:val="00976518"/>
    <w:rsid w:val="009769C3"/>
    <w:rsid w:val="00976AB8"/>
    <w:rsid w:val="00976B3A"/>
    <w:rsid w:val="00976DB3"/>
    <w:rsid w:val="00976DFD"/>
    <w:rsid w:val="00976F3A"/>
    <w:rsid w:val="00976FBD"/>
    <w:rsid w:val="0097716C"/>
    <w:rsid w:val="0097747B"/>
    <w:rsid w:val="00977836"/>
    <w:rsid w:val="00977BC8"/>
    <w:rsid w:val="00977C8F"/>
    <w:rsid w:val="00977EE7"/>
    <w:rsid w:val="00977F4C"/>
    <w:rsid w:val="0098020F"/>
    <w:rsid w:val="009806DE"/>
    <w:rsid w:val="009808D2"/>
    <w:rsid w:val="00980B6F"/>
    <w:rsid w:val="00980DE9"/>
    <w:rsid w:val="00980F54"/>
    <w:rsid w:val="00981596"/>
    <w:rsid w:val="00981705"/>
    <w:rsid w:val="00981C40"/>
    <w:rsid w:val="00981C5B"/>
    <w:rsid w:val="00982095"/>
    <w:rsid w:val="009820EC"/>
    <w:rsid w:val="0098224E"/>
    <w:rsid w:val="009823E6"/>
    <w:rsid w:val="00982452"/>
    <w:rsid w:val="0098246E"/>
    <w:rsid w:val="009828C2"/>
    <w:rsid w:val="00982C53"/>
    <w:rsid w:val="00982FAF"/>
    <w:rsid w:val="009832B8"/>
    <w:rsid w:val="009833FB"/>
    <w:rsid w:val="0098341E"/>
    <w:rsid w:val="0098372D"/>
    <w:rsid w:val="0098398F"/>
    <w:rsid w:val="009839B1"/>
    <w:rsid w:val="00983EAB"/>
    <w:rsid w:val="00984313"/>
    <w:rsid w:val="00984567"/>
    <w:rsid w:val="009845B1"/>
    <w:rsid w:val="009849D6"/>
    <w:rsid w:val="00984AFC"/>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87E2E"/>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2C9"/>
    <w:rsid w:val="0099395A"/>
    <w:rsid w:val="00993BFF"/>
    <w:rsid w:val="00993CCE"/>
    <w:rsid w:val="00994041"/>
    <w:rsid w:val="00994872"/>
    <w:rsid w:val="00994A09"/>
    <w:rsid w:val="00994E57"/>
    <w:rsid w:val="00994FD4"/>
    <w:rsid w:val="009950BF"/>
    <w:rsid w:val="0099521D"/>
    <w:rsid w:val="0099532E"/>
    <w:rsid w:val="009954DE"/>
    <w:rsid w:val="0099579D"/>
    <w:rsid w:val="00995986"/>
    <w:rsid w:val="00995CBE"/>
    <w:rsid w:val="00996CD6"/>
    <w:rsid w:val="00996DE2"/>
    <w:rsid w:val="00996FE8"/>
    <w:rsid w:val="009975BE"/>
    <w:rsid w:val="0099784F"/>
    <w:rsid w:val="009A0A26"/>
    <w:rsid w:val="009A118A"/>
    <w:rsid w:val="009A118F"/>
    <w:rsid w:val="009A12AB"/>
    <w:rsid w:val="009A1708"/>
    <w:rsid w:val="009A197F"/>
    <w:rsid w:val="009A2062"/>
    <w:rsid w:val="009A2470"/>
    <w:rsid w:val="009A2A34"/>
    <w:rsid w:val="009A2AAF"/>
    <w:rsid w:val="009A2B69"/>
    <w:rsid w:val="009A3022"/>
    <w:rsid w:val="009A3030"/>
    <w:rsid w:val="009A336D"/>
    <w:rsid w:val="009A3993"/>
    <w:rsid w:val="009A3B09"/>
    <w:rsid w:val="009A3F3C"/>
    <w:rsid w:val="009A4130"/>
    <w:rsid w:val="009A44B7"/>
    <w:rsid w:val="009A4ACB"/>
    <w:rsid w:val="009A5326"/>
    <w:rsid w:val="009A594F"/>
    <w:rsid w:val="009A5A4A"/>
    <w:rsid w:val="009A5F03"/>
    <w:rsid w:val="009A62EE"/>
    <w:rsid w:val="009A6555"/>
    <w:rsid w:val="009A683D"/>
    <w:rsid w:val="009A68BF"/>
    <w:rsid w:val="009A6A6D"/>
    <w:rsid w:val="009A6B60"/>
    <w:rsid w:val="009A7652"/>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67"/>
    <w:rsid w:val="009B5FAE"/>
    <w:rsid w:val="009B6099"/>
    <w:rsid w:val="009B63F1"/>
    <w:rsid w:val="009B653C"/>
    <w:rsid w:val="009B6673"/>
    <w:rsid w:val="009B69CC"/>
    <w:rsid w:val="009B6DDD"/>
    <w:rsid w:val="009B73B3"/>
    <w:rsid w:val="009B7484"/>
    <w:rsid w:val="009B7902"/>
    <w:rsid w:val="009B7A86"/>
    <w:rsid w:val="009B7BE9"/>
    <w:rsid w:val="009B7CB3"/>
    <w:rsid w:val="009B7D8E"/>
    <w:rsid w:val="009B7DC2"/>
    <w:rsid w:val="009C0191"/>
    <w:rsid w:val="009C0369"/>
    <w:rsid w:val="009C03CB"/>
    <w:rsid w:val="009C040B"/>
    <w:rsid w:val="009C0465"/>
    <w:rsid w:val="009C04DB"/>
    <w:rsid w:val="009C0850"/>
    <w:rsid w:val="009C08D5"/>
    <w:rsid w:val="009C095A"/>
    <w:rsid w:val="009C09C7"/>
    <w:rsid w:val="009C0BB9"/>
    <w:rsid w:val="009C0C2D"/>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649"/>
    <w:rsid w:val="009C4851"/>
    <w:rsid w:val="009C4A1C"/>
    <w:rsid w:val="009C4C72"/>
    <w:rsid w:val="009C5A76"/>
    <w:rsid w:val="009C5B3F"/>
    <w:rsid w:val="009C5C12"/>
    <w:rsid w:val="009C5C2D"/>
    <w:rsid w:val="009C5D7D"/>
    <w:rsid w:val="009C60EF"/>
    <w:rsid w:val="009C63CA"/>
    <w:rsid w:val="009C63CE"/>
    <w:rsid w:val="009C64BB"/>
    <w:rsid w:val="009C66B3"/>
    <w:rsid w:val="009C67BC"/>
    <w:rsid w:val="009C6A72"/>
    <w:rsid w:val="009C6B81"/>
    <w:rsid w:val="009C6F9A"/>
    <w:rsid w:val="009C731A"/>
    <w:rsid w:val="009C7FE4"/>
    <w:rsid w:val="009D0054"/>
    <w:rsid w:val="009D022F"/>
    <w:rsid w:val="009D026A"/>
    <w:rsid w:val="009D066A"/>
    <w:rsid w:val="009D085B"/>
    <w:rsid w:val="009D08DE"/>
    <w:rsid w:val="009D0A43"/>
    <w:rsid w:val="009D11F4"/>
    <w:rsid w:val="009D1771"/>
    <w:rsid w:val="009D1824"/>
    <w:rsid w:val="009D1C37"/>
    <w:rsid w:val="009D1FC5"/>
    <w:rsid w:val="009D21B7"/>
    <w:rsid w:val="009D242B"/>
    <w:rsid w:val="009D2492"/>
    <w:rsid w:val="009D2690"/>
    <w:rsid w:val="009D27C0"/>
    <w:rsid w:val="009D2947"/>
    <w:rsid w:val="009D2948"/>
    <w:rsid w:val="009D2A55"/>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3BF"/>
    <w:rsid w:val="009D757F"/>
    <w:rsid w:val="009D7644"/>
    <w:rsid w:val="009D7BFD"/>
    <w:rsid w:val="009D7F8F"/>
    <w:rsid w:val="009E0205"/>
    <w:rsid w:val="009E02FE"/>
    <w:rsid w:val="009E0840"/>
    <w:rsid w:val="009E0988"/>
    <w:rsid w:val="009E0CC7"/>
    <w:rsid w:val="009E0F37"/>
    <w:rsid w:val="009E1184"/>
    <w:rsid w:val="009E1436"/>
    <w:rsid w:val="009E1D09"/>
    <w:rsid w:val="009E23D4"/>
    <w:rsid w:val="009E24B0"/>
    <w:rsid w:val="009E28E7"/>
    <w:rsid w:val="009E2922"/>
    <w:rsid w:val="009E2BE8"/>
    <w:rsid w:val="009E2E8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5D41"/>
    <w:rsid w:val="009E612C"/>
    <w:rsid w:val="009E64BD"/>
    <w:rsid w:val="009E669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371"/>
    <w:rsid w:val="009F29EE"/>
    <w:rsid w:val="009F2A73"/>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0FB"/>
    <w:rsid w:val="009F751D"/>
    <w:rsid w:val="009F7652"/>
    <w:rsid w:val="009F77BE"/>
    <w:rsid w:val="009F7FE3"/>
    <w:rsid w:val="00A0033B"/>
    <w:rsid w:val="00A00346"/>
    <w:rsid w:val="00A004FE"/>
    <w:rsid w:val="00A00762"/>
    <w:rsid w:val="00A00A98"/>
    <w:rsid w:val="00A00F82"/>
    <w:rsid w:val="00A00FC2"/>
    <w:rsid w:val="00A012B1"/>
    <w:rsid w:val="00A01C24"/>
    <w:rsid w:val="00A01DB6"/>
    <w:rsid w:val="00A02077"/>
    <w:rsid w:val="00A02664"/>
    <w:rsid w:val="00A026D1"/>
    <w:rsid w:val="00A02779"/>
    <w:rsid w:val="00A02CD9"/>
    <w:rsid w:val="00A02DB4"/>
    <w:rsid w:val="00A0303C"/>
    <w:rsid w:val="00A034FA"/>
    <w:rsid w:val="00A03615"/>
    <w:rsid w:val="00A038EF"/>
    <w:rsid w:val="00A03A78"/>
    <w:rsid w:val="00A03C71"/>
    <w:rsid w:val="00A04743"/>
    <w:rsid w:val="00A047DC"/>
    <w:rsid w:val="00A04B8D"/>
    <w:rsid w:val="00A04ECD"/>
    <w:rsid w:val="00A04F6C"/>
    <w:rsid w:val="00A04F86"/>
    <w:rsid w:val="00A055F7"/>
    <w:rsid w:val="00A0571D"/>
    <w:rsid w:val="00A05816"/>
    <w:rsid w:val="00A0595C"/>
    <w:rsid w:val="00A05A77"/>
    <w:rsid w:val="00A05CA7"/>
    <w:rsid w:val="00A05CB7"/>
    <w:rsid w:val="00A05E55"/>
    <w:rsid w:val="00A06086"/>
    <w:rsid w:val="00A06136"/>
    <w:rsid w:val="00A06250"/>
    <w:rsid w:val="00A06469"/>
    <w:rsid w:val="00A06903"/>
    <w:rsid w:val="00A069C4"/>
    <w:rsid w:val="00A06A2F"/>
    <w:rsid w:val="00A06F14"/>
    <w:rsid w:val="00A06FA7"/>
    <w:rsid w:val="00A070D2"/>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601"/>
    <w:rsid w:val="00A12EAF"/>
    <w:rsid w:val="00A13092"/>
    <w:rsid w:val="00A1337E"/>
    <w:rsid w:val="00A1405E"/>
    <w:rsid w:val="00A14693"/>
    <w:rsid w:val="00A1495F"/>
    <w:rsid w:val="00A149E4"/>
    <w:rsid w:val="00A14A74"/>
    <w:rsid w:val="00A14BF2"/>
    <w:rsid w:val="00A14C5C"/>
    <w:rsid w:val="00A14FED"/>
    <w:rsid w:val="00A1587C"/>
    <w:rsid w:val="00A15943"/>
    <w:rsid w:val="00A15C2D"/>
    <w:rsid w:val="00A15D86"/>
    <w:rsid w:val="00A15D9F"/>
    <w:rsid w:val="00A167FE"/>
    <w:rsid w:val="00A16B93"/>
    <w:rsid w:val="00A17157"/>
    <w:rsid w:val="00A17249"/>
    <w:rsid w:val="00A17616"/>
    <w:rsid w:val="00A1764E"/>
    <w:rsid w:val="00A1780B"/>
    <w:rsid w:val="00A17941"/>
    <w:rsid w:val="00A17962"/>
    <w:rsid w:val="00A17E42"/>
    <w:rsid w:val="00A17FCC"/>
    <w:rsid w:val="00A20005"/>
    <w:rsid w:val="00A20191"/>
    <w:rsid w:val="00A2042B"/>
    <w:rsid w:val="00A20485"/>
    <w:rsid w:val="00A20A7B"/>
    <w:rsid w:val="00A20BA3"/>
    <w:rsid w:val="00A20D29"/>
    <w:rsid w:val="00A20E10"/>
    <w:rsid w:val="00A20E7E"/>
    <w:rsid w:val="00A20EFD"/>
    <w:rsid w:val="00A212C9"/>
    <w:rsid w:val="00A21E5E"/>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9D5"/>
    <w:rsid w:val="00A23BAF"/>
    <w:rsid w:val="00A23C5E"/>
    <w:rsid w:val="00A23EAA"/>
    <w:rsid w:val="00A2418C"/>
    <w:rsid w:val="00A245F6"/>
    <w:rsid w:val="00A2460C"/>
    <w:rsid w:val="00A24728"/>
    <w:rsid w:val="00A24F62"/>
    <w:rsid w:val="00A25225"/>
    <w:rsid w:val="00A252ED"/>
    <w:rsid w:val="00A25AAE"/>
    <w:rsid w:val="00A25BEE"/>
    <w:rsid w:val="00A25E66"/>
    <w:rsid w:val="00A260B5"/>
    <w:rsid w:val="00A260E1"/>
    <w:rsid w:val="00A261D0"/>
    <w:rsid w:val="00A264C1"/>
    <w:rsid w:val="00A265C5"/>
    <w:rsid w:val="00A267C8"/>
    <w:rsid w:val="00A26CF5"/>
    <w:rsid w:val="00A2710F"/>
    <w:rsid w:val="00A27336"/>
    <w:rsid w:val="00A27981"/>
    <w:rsid w:val="00A27F6B"/>
    <w:rsid w:val="00A27FA3"/>
    <w:rsid w:val="00A30239"/>
    <w:rsid w:val="00A30498"/>
    <w:rsid w:val="00A30717"/>
    <w:rsid w:val="00A307EB"/>
    <w:rsid w:val="00A30865"/>
    <w:rsid w:val="00A308E3"/>
    <w:rsid w:val="00A30C9C"/>
    <w:rsid w:val="00A30D65"/>
    <w:rsid w:val="00A30DEC"/>
    <w:rsid w:val="00A30E30"/>
    <w:rsid w:val="00A31023"/>
    <w:rsid w:val="00A310CE"/>
    <w:rsid w:val="00A317FA"/>
    <w:rsid w:val="00A31DA4"/>
    <w:rsid w:val="00A31E9F"/>
    <w:rsid w:val="00A327E8"/>
    <w:rsid w:val="00A32886"/>
    <w:rsid w:val="00A32889"/>
    <w:rsid w:val="00A32F15"/>
    <w:rsid w:val="00A32F39"/>
    <w:rsid w:val="00A33040"/>
    <w:rsid w:val="00A3313C"/>
    <w:rsid w:val="00A33185"/>
    <w:rsid w:val="00A33583"/>
    <w:rsid w:val="00A335A7"/>
    <w:rsid w:val="00A33681"/>
    <w:rsid w:val="00A3394A"/>
    <w:rsid w:val="00A33A2F"/>
    <w:rsid w:val="00A33DCC"/>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76C"/>
    <w:rsid w:val="00A37838"/>
    <w:rsid w:val="00A37FD3"/>
    <w:rsid w:val="00A40162"/>
    <w:rsid w:val="00A40302"/>
    <w:rsid w:val="00A4056C"/>
    <w:rsid w:val="00A406A2"/>
    <w:rsid w:val="00A41055"/>
    <w:rsid w:val="00A41360"/>
    <w:rsid w:val="00A41908"/>
    <w:rsid w:val="00A41BA8"/>
    <w:rsid w:val="00A41C2D"/>
    <w:rsid w:val="00A41CDF"/>
    <w:rsid w:val="00A42036"/>
    <w:rsid w:val="00A42082"/>
    <w:rsid w:val="00A4247A"/>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5F3D"/>
    <w:rsid w:val="00A46161"/>
    <w:rsid w:val="00A46460"/>
    <w:rsid w:val="00A46864"/>
    <w:rsid w:val="00A46A1F"/>
    <w:rsid w:val="00A4743B"/>
    <w:rsid w:val="00A478AD"/>
    <w:rsid w:val="00A47F0E"/>
    <w:rsid w:val="00A50242"/>
    <w:rsid w:val="00A50411"/>
    <w:rsid w:val="00A504D2"/>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422"/>
    <w:rsid w:val="00A52E02"/>
    <w:rsid w:val="00A53199"/>
    <w:rsid w:val="00A535E4"/>
    <w:rsid w:val="00A53AC7"/>
    <w:rsid w:val="00A53C48"/>
    <w:rsid w:val="00A53C92"/>
    <w:rsid w:val="00A53D12"/>
    <w:rsid w:val="00A53E9B"/>
    <w:rsid w:val="00A54473"/>
    <w:rsid w:val="00A54853"/>
    <w:rsid w:val="00A5485A"/>
    <w:rsid w:val="00A54C00"/>
    <w:rsid w:val="00A551D7"/>
    <w:rsid w:val="00A557B6"/>
    <w:rsid w:val="00A5592F"/>
    <w:rsid w:val="00A55965"/>
    <w:rsid w:val="00A55C1B"/>
    <w:rsid w:val="00A55D46"/>
    <w:rsid w:val="00A55E39"/>
    <w:rsid w:val="00A55EBD"/>
    <w:rsid w:val="00A562CB"/>
    <w:rsid w:val="00A564D3"/>
    <w:rsid w:val="00A56666"/>
    <w:rsid w:val="00A56BFC"/>
    <w:rsid w:val="00A56C5C"/>
    <w:rsid w:val="00A5703C"/>
    <w:rsid w:val="00A57CF0"/>
    <w:rsid w:val="00A60229"/>
    <w:rsid w:val="00A6050F"/>
    <w:rsid w:val="00A606AC"/>
    <w:rsid w:val="00A6086B"/>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A1"/>
    <w:rsid w:val="00A63DB3"/>
    <w:rsid w:val="00A63EAD"/>
    <w:rsid w:val="00A63EEA"/>
    <w:rsid w:val="00A642A3"/>
    <w:rsid w:val="00A646B3"/>
    <w:rsid w:val="00A648B5"/>
    <w:rsid w:val="00A64931"/>
    <w:rsid w:val="00A64A0B"/>
    <w:rsid w:val="00A654B3"/>
    <w:rsid w:val="00A6559B"/>
    <w:rsid w:val="00A655CE"/>
    <w:rsid w:val="00A66057"/>
    <w:rsid w:val="00A6625E"/>
    <w:rsid w:val="00A662B8"/>
    <w:rsid w:val="00A66422"/>
    <w:rsid w:val="00A66518"/>
    <w:rsid w:val="00A66988"/>
    <w:rsid w:val="00A66FC4"/>
    <w:rsid w:val="00A67176"/>
    <w:rsid w:val="00A67325"/>
    <w:rsid w:val="00A67919"/>
    <w:rsid w:val="00A679E4"/>
    <w:rsid w:val="00A67BD8"/>
    <w:rsid w:val="00A67D58"/>
    <w:rsid w:val="00A7008A"/>
    <w:rsid w:val="00A7026F"/>
    <w:rsid w:val="00A7036C"/>
    <w:rsid w:val="00A70C2F"/>
    <w:rsid w:val="00A70E65"/>
    <w:rsid w:val="00A712A1"/>
    <w:rsid w:val="00A71750"/>
    <w:rsid w:val="00A7188C"/>
    <w:rsid w:val="00A71BE6"/>
    <w:rsid w:val="00A7204C"/>
    <w:rsid w:val="00A72380"/>
    <w:rsid w:val="00A724FE"/>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40"/>
    <w:rsid w:val="00A74DCE"/>
    <w:rsid w:val="00A752BC"/>
    <w:rsid w:val="00A75C1B"/>
    <w:rsid w:val="00A75C33"/>
    <w:rsid w:val="00A75D9D"/>
    <w:rsid w:val="00A7600A"/>
    <w:rsid w:val="00A76705"/>
    <w:rsid w:val="00A7709C"/>
    <w:rsid w:val="00A77315"/>
    <w:rsid w:val="00A77515"/>
    <w:rsid w:val="00A7771D"/>
    <w:rsid w:val="00A777DA"/>
    <w:rsid w:val="00A77E39"/>
    <w:rsid w:val="00A80035"/>
    <w:rsid w:val="00A806D9"/>
    <w:rsid w:val="00A80712"/>
    <w:rsid w:val="00A80C0A"/>
    <w:rsid w:val="00A80C2B"/>
    <w:rsid w:val="00A812FF"/>
    <w:rsid w:val="00A8132A"/>
    <w:rsid w:val="00A815B0"/>
    <w:rsid w:val="00A818D8"/>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69F1"/>
    <w:rsid w:val="00A8735A"/>
    <w:rsid w:val="00A875A5"/>
    <w:rsid w:val="00A87686"/>
    <w:rsid w:val="00A87744"/>
    <w:rsid w:val="00A878F9"/>
    <w:rsid w:val="00A904D4"/>
    <w:rsid w:val="00A906D4"/>
    <w:rsid w:val="00A906DF"/>
    <w:rsid w:val="00A9094B"/>
    <w:rsid w:val="00A90B0A"/>
    <w:rsid w:val="00A90CCF"/>
    <w:rsid w:val="00A91544"/>
    <w:rsid w:val="00A9158F"/>
    <w:rsid w:val="00A91AD1"/>
    <w:rsid w:val="00A91CB1"/>
    <w:rsid w:val="00A91D47"/>
    <w:rsid w:val="00A91F99"/>
    <w:rsid w:val="00A920C7"/>
    <w:rsid w:val="00A92252"/>
    <w:rsid w:val="00A9235B"/>
    <w:rsid w:val="00A927CD"/>
    <w:rsid w:val="00A931F9"/>
    <w:rsid w:val="00A941E4"/>
    <w:rsid w:val="00A948B6"/>
    <w:rsid w:val="00A948F9"/>
    <w:rsid w:val="00A94D34"/>
    <w:rsid w:val="00A94DE5"/>
    <w:rsid w:val="00A9504B"/>
    <w:rsid w:val="00A954F4"/>
    <w:rsid w:val="00A9594C"/>
    <w:rsid w:val="00A95BDB"/>
    <w:rsid w:val="00A95C37"/>
    <w:rsid w:val="00A95C92"/>
    <w:rsid w:val="00A9618C"/>
    <w:rsid w:val="00A962EA"/>
    <w:rsid w:val="00A96A46"/>
    <w:rsid w:val="00A96D4C"/>
    <w:rsid w:val="00A96D4F"/>
    <w:rsid w:val="00A96E54"/>
    <w:rsid w:val="00A96EB8"/>
    <w:rsid w:val="00A97239"/>
    <w:rsid w:val="00A9730F"/>
    <w:rsid w:val="00A976C3"/>
    <w:rsid w:val="00A9772F"/>
    <w:rsid w:val="00A97783"/>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52F"/>
    <w:rsid w:val="00AA6655"/>
    <w:rsid w:val="00AA696F"/>
    <w:rsid w:val="00AA6B84"/>
    <w:rsid w:val="00AA7135"/>
    <w:rsid w:val="00AA74C8"/>
    <w:rsid w:val="00AA7A64"/>
    <w:rsid w:val="00AA7F75"/>
    <w:rsid w:val="00AB002A"/>
    <w:rsid w:val="00AB02B0"/>
    <w:rsid w:val="00AB0AC0"/>
    <w:rsid w:val="00AB0E48"/>
    <w:rsid w:val="00AB0FAE"/>
    <w:rsid w:val="00AB10D4"/>
    <w:rsid w:val="00AB13BA"/>
    <w:rsid w:val="00AB180B"/>
    <w:rsid w:val="00AB1B90"/>
    <w:rsid w:val="00AB1ECE"/>
    <w:rsid w:val="00AB1FF0"/>
    <w:rsid w:val="00AB2020"/>
    <w:rsid w:val="00AB206F"/>
    <w:rsid w:val="00AB21B6"/>
    <w:rsid w:val="00AB2982"/>
    <w:rsid w:val="00AB2CEA"/>
    <w:rsid w:val="00AB32B7"/>
    <w:rsid w:val="00AB359F"/>
    <w:rsid w:val="00AB3A39"/>
    <w:rsid w:val="00AB3C47"/>
    <w:rsid w:val="00AB3D53"/>
    <w:rsid w:val="00AB4247"/>
    <w:rsid w:val="00AB424D"/>
    <w:rsid w:val="00AB4ACD"/>
    <w:rsid w:val="00AB4B74"/>
    <w:rsid w:val="00AB5103"/>
    <w:rsid w:val="00AB51D4"/>
    <w:rsid w:val="00AB536D"/>
    <w:rsid w:val="00AB549F"/>
    <w:rsid w:val="00AB5597"/>
    <w:rsid w:val="00AB5624"/>
    <w:rsid w:val="00AB58B1"/>
    <w:rsid w:val="00AB5DB1"/>
    <w:rsid w:val="00AB6437"/>
    <w:rsid w:val="00AB667C"/>
    <w:rsid w:val="00AB669B"/>
    <w:rsid w:val="00AB68C7"/>
    <w:rsid w:val="00AB7290"/>
    <w:rsid w:val="00AB73C3"/>
    <w:rsid w:val="00AB7714"/>
    <w:rsid w:val="00AB77D0"/>
    <w:rsid w:val="00AB77FE"/>
    <w:rsid w:val="00AB7A77"/>
    <w:rsid w:val="00AB7ECB"/>
    <w:rsid w:val="00AB7F38"/>
    <w:rsid w:val="00AC00D7"/>
    <w:rsid w:val="00AC01B9"/>
    <w:rsid w:val="00AC04C1"/>
    <w:rsid w:val="00AC05F7"/>
    <w:rsid w:val="00AC073C"/>
    <w:rsid w:val="00AC0952"/>
    <w:rsid w:val="00AC0C4C"/>
    <w:rsid w:val="00AC0F2C"/>
    <w:rsid w:val="00AC1165"/>
    <w:rsid w:val="00AC11F8"/>
    <w:rsid w:val="00AC1451"/>
    <w:rsid w:val="00AC148F"/>
    <w:rsid w:val="00AC18C8"/>
    <w:rsid w:val="00AC21A3"/>
    <w:rsid w:val="00AC25DA"/>
    <w:rsid w:val="00AC27DA"/>
    <w:rsid w:val="00AC28D5"/>
    <w:rsid w:val="00AC2FA7"/>
    <w:rsid w:val="00AC30BF"/>
    <w:rsid w:val="00AC3470"/>
    <w:rsid w:val="00AC34B5"/>
    <w:rsid w:val="00AC34CB"/>
    <w:rsid w:val="00AC3908"/>
    <w:rsid w:val="00AC3B28"/>
    <w:rsid w:val="00AC3C9B"/>
    <w:rsid w:val="00AC3E0B"/>
    <w:rsid w:val="00AC3EF2"/>
    <w:rsid w:val="00AC4120"/>
    <w:rsid w:val="00AC4268"/>
    <w:rsid w:val="00AC4369"/>
    <w:rsid w:val="00AC44CC"/>
    <w:rsid w:val="00AC451C"/>
    <w:rsid w:val="00AC451D"/>
    <w:rsid w:val="00AC45D8"/>
    <w:rsid w:val="00AC48A0"/>
    <w:rsid w:val="00AC4CAB"/>
    <w:rsid w:val="00AC5685"/>
    <w:rsid w:val="00AC580C"/>
    <w:rsid w:val="00AC58CD"/>
    <w:rsid w:val="00AC593C"/>
    <w:rsid w:val="00AC5BDE"/>
    <w:rsid w:val="00AC5CFB"/>
    <w:rsid w:val="00AC5FF7"/>
    <w:rsid w:val="00AC640C"/>
    <w:rsid w:val="00AC6496"/>
    <w:rsid w:val="00AC6513"/>
    <w:rsid w:val="00AC6BF9"/>
    <w:rsid w:val="00AC6C7A"/>
    <w:rsid w:val="00AC7923"/>
    <w:rsid w:val="00AC7D0A"/>
    <w:rsid w:val="00AD041A"/>
    <w:rsid w:val="00AD09B5"/>
    <w:rsid w:val="00AD1392"/>
    <w:rsid w:val="00AD1498"/>
    <w:rsid w:val="00AD160C"/>
    <w:rsid w:val="00AD184F"/>
    <w:rsid w:val="00AD1985"/>
    <w:rsid w:val="00AD1E21"/>
    <w:rsid w:val="00AD21A8"/>
    <w:rsid w:val="00AD23EB"/>
    <w:rsid w:val="00AD279E"/>
    <w:rsid w:val="00AD32E9"/>
    <w:rsid w:val="00AD32EF"/>
    <w:rsid w:val="00AD39DB"/>
    <w:rsid w:val="00AD3B15"/>
    <w:rsid w:val="00AD4015"/>
    <w:rsid w:val="00AD40B4"/>
    <w:rsid w:val="00AD46B8"/>
    <w:rsid w:val="00AD4846"/>
    <w:rsid w:val="00AD4970"/>
    <w:rsid w:val="00AD4A78"/>
    <w:rsid w:val="00AD5467"/>
    <w:rsid w:val="00AD58FF"/>
    <w:rsid w:val="00AD5BFB"/>
    <w:rsid w:val="00AD62D7"/>
    <w:rsid w:val="00AD660A"/>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20"/>
    <w:rsid w:val="00AD7E3B"/>
    <w:rsid w:val="00AD7E6A"/>
    <w:rsid w:val="00AE00FC"/>
    <w:rsid w:val="00AE022D"/>
    <w:rsid w:val="00AE025D"/>
    <w:rsid w:val="00AE02F6"/>
    <w:rsid w:val="00AE0519"/>
    <w:rsid w:val="00AE06E4"/>
    <w:rsid w:val="00AE07D8"/>
    <w:rsid w:val="00AE0C70"/>
    <w:rsid w:val="00AE0CEC"/>
    <w:rsid w:val="00AE0D3A"/>
    <w:rsid w:val="00AE0E1D"/>
    <w:rsid w:val="00AE10EE"/>
    <w:rsid w:val="00AE1753"/>
    <w:rsid w:val="00AE1822"/>
    <w:rsid w:val="00AE1835"/>
    <w:rsid w:val="00AE184E"/>
    <w:rsid w:val="00AE1E99"/>
    <w:rsid w:val="00AE1F57"/>
    <w:rsid w:val="00AE201E"/>
    <w:rsid w:val="00AE221D"/>
    <w:rsid w:val="00AE2634"/>
    <w:rsid w:val="00AE2D0E"/>
    <w:rsid w:val="00AE2E2B"/>
    <w:rsid w:val="00AE3127"/>
    <w:rsid w:val="00AE35E4"/>
    <w:rsid w:val="00AE36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497"/>
    <w:rsid w:val="00AE774A"/>
    <w:rsid w:val="00AE7AE7"/>
    <w:rsid w:val="00AF01DB"/>
    <w:rsid w:val="00AF022E"/>
    <w:rsid w:val="00AF07E6"/>
    <w:rsid w:val="00AF0976"/>
    <w:rsid w:val="00AF0B06"/>
    <w:rsid w:val="00AF0B2E"/>
    <w:rsid w:val="00AF1020"/>
    <w:rsid w:val="00AF140F"/>
    <w:rsid w:val="00AF1E0D"/>
    <w:rsid w:val="00AF1E45"/>
    <w:rsid w:val="00AF20C7"/>
    <w:rsid w:val="00AF212A"/>
    <w:rsid w:val="00AF28A4"/>
    <w:rsid w:val="00AF2B54"/>
    <w:rsid w:val="00AF2D90"/>
    <w:rsid w:val="00AF2E91"/>
    <w:rsid w:val="00AF2FEA"/>
    <w:rsid w:val="00AF33AF"/>
    <w:rsid w:val="00AF3458"/>
    <w:rsid w:val="00AF38CE"/>
    <w:rsid w:val="00AF3BD9"/>
    <w:rsid w:val="00AF3D3F"/>
    <w:rsid w:val="00AF3DE7"/>
    <w:rsid w:val="00AF3EAB"/>
    <w:rsid w:val="00AF423C"/>
    <w:rsid w:val="00AF453B"/>
    <w:rsid w:val="00AF4800"/>
    <w:rsid w:val="00AF48FE"/>
    <w:rsid w:val="00AF4E8E"/>
    <w:rsid w:val="00AF4EBD"/>
    <w:rsid w:val="00AF5443"/>
    <w:rsid w:val="00AF552F"/>
    <w:rsid w:val="00AF564E"/>
    <w:rsid w:val="00AF5774"/>
    <w:rsid w:val="00AF59AB"/>
    <w:rsid w:val="00AF5C97"/>
    <w:rsid w:val="00AF5D4C"/>
    <w:rsid w:val="00AF6063"/>
    <w:rsid w:val="00AF60EC"/>
    <w:rsid w:val="00AF6193"/>
    <w:rsid w:val="00AF62D5"/>
    <w:rsid w:val="00AF6557"/>
    <w:rsid w:val="00AF6AA3"/>
    <w:rsid w:val="00AF6D8E"/>
    <w:rsid w:val="00AF6E2A"/>
    <w:rsid w:val="00AF6EE4"/>
    <w:rsid w:val="00AF709D"/>
    <w:rsid w:val="00AF7424"/>
    <w:rsid w:val="00AF7B26"/>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5D0"/>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49"/>
    <w:rsid w:val="00B07089"/>
    <w:rsid w:val="00B07241"/>
    <w:rsid w:val="00B0761C"/>
    <w:rsid w:val="00B07706"/>
    <w:rsid w:val="00B07743"/>
    <w:rsid w:val="00B07755"/>
    <w:rsid w:val="00B07859"/>
    <w:rsid w:val="00B07B03"/>
    <w:rsid w:val="00B07CE5"/>
    <w:rsid w:val="00B07D4F"/>
    <w:rsid w:val="00B07E61"/>
    <w:rsid w:val="00B10037"/>
    <w:rsid w:val="00B103DA"/>
    <w:rsid w:val="00B10F81"/>
    <w:rsid w:val="00B10FCE"/>
    <w:rsid w:val="00B11078"/>
    <w:rsid w:val="00B1111A"/>
    <w:rsid w:val="00B111D2"/>
    <w:rsid w:val="00B11242"/>
    <w:rsid w:val="00B11375"/>
    <w:rsid w:val="00B11567"/>
    <w:rsid w:val="00B11765"/>
    <w:rsid w:val="00B11D67"/>
    <w:rsid w:val="00B12457"/>
    <w:rsid w:val="00B125B5"/>
    <w:rsid w:val="00B12AB4"/>
    <w:rsid w:val="00B12B49"/>
    <w:rsid w:val="00B12C31"/>
    <w:rsid w:val="00B1301D"/>
    <w:rsid w:val="00B13279"/>
    <w:rsid w:val="00B13375"/>
    <w:rsid w:val="00B133B5"/>
    <w:rsid w:val="00B134E2"/>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CC4"/>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C18"/>
    <w:rsid w:val="00B16F27"/>
    <w:rsid w:val="00B17016"/>
    <w:rsid w:val="00B17076"/>
    <w:rsid w:val="00B1707C"/>
    <w:rsid w:val="00B17112"/>
    <w:rsid w:val="00B176F6"/>
    <w:rsid w:val="00B1775A"/>
    <w:rsid w:val="00B17A9A"/>
    <w:rsid w:val="00B205F7"/>
    <w:rsid w:val="00B20F4D"/>
    <w:rsid w:val="00B2111E"/>
    <w:rsid w:val="00B21262"/>
    <w:rsid w:val="00B2152A"/>
    <w:rsid w:val="00B21F6E"/>
    <w:rsid w:val="00B22344"/>
    <w:rsid w:val="00B226F0"/>
    <w:rsid w:val="00B22BBB"/>
    <w:rsid w:val="00B22DC2"/>
    <w:rsid w:val="00B230F3"/>
    <w:rsid w:val="00B2318E"/>
    <w:rsid w:val="00B2334D"/>
    <w:rsid w:val="00B23372"/>
    <w:rsid w:val="00B236F5"/>
    <w:rsid w:val="00B23A7F"/>
    <w:rsid w:val="00B23EF8"/>
    <w:rsid w:val="00B23FCC"/>
    <w:rsid w:val="00B244F1"/>
    <w:rsid w:val="00B2453B"/>
    <w:rsid w:val="00B24CE5"/>
    <w:rsid w:val="00B24E64"/>
    <w:rsid w:val="00B2508F"/>
    <w:rsid w:val="00B2543B"/>
    <w:rsid w:val="00B25B57"/>
    <w:rsid w:val="00B25BA8"/>
    <w:rsid w:val="00B26041"/>
    <w:rsid w:val="00B262D3"/>
    <w:rsid w:val="00B26551"/>
    <w:rsid w:val="00B266C3"/>
    <w:rsid w:val="00B267A7"/>
    <w:rsid w:val="00B27266"/>
    <w:rsid w:val="00B272BE"/>
    <w:rsid w:val="00B273FF"/>
    <w:rsid w:val="00B27895"/>
    <w:rsid w:val="00B27E3B"/>
    <w:rsid w:val="00B30188"/>
    <w:rsid w:val="00B302BD"/>
    <w:rsid w:val="00B30796"/>
    <w:rsid w:val="00B30B70"/>
    <w:rsid w:val="00B310AD"/>
    <w:rsid w:val="00B31192"/>
    <w:rsid w:val="00B3128F"/>
    <w:rsid w:val="00B316D0"/>
    <w:rsid w:val="00B318B5"/>
    <w:rsid w:val="00B31A45"/>
    <w:rsid w:val="00B31A59"/>
    <w:rsid w:val="00B31B08"/>
    <w:rsid w:val="00B32764"/>
    <w:rsid w:val="00B32791"/>
    <w:rsid w:val="00B329ED"/>
    <w:rsid w:val="00B33019"/>
    <w:rsid w:val="00B33194"/>
    <w:rsid w:val="00B33310"/>
    <w:rsid w:val="00B333A0"/>
    <w:rsid w:val="00B336D7"/>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065"/>
    <w:rsid w:val="00B36131"/>
    <w:rsid w:val="00B361FC"/>
    <w:rsid w:val="00B36DCA"/>
    <w:rsid w:val="00B36EE2"/>
    <w:rsid w:val="00B36F5A"/>
    <w:rsid w:val="00B37176"/>
    <w:rsid w:val="00B37525"/>
    <w:rsid w:val="00B37535"/>
    <w:rsid w:val="00B37542"/>
    <w:rsid w:val="00B37645"/>
    <w:rsid w:val="00B37741"/>
    <w:rsid w:val="00B378BB"/>
    <w:rsid w:val="00B378F7"/>
    <w:rsid w:val="00B3792D"/>
    <w:rsid w:val="00B37CDE"/>
    <w:rsid w:val="00B37DAB"/>
    <w:rsid w:val="00B37DE5"/>
    <w:rsid w:val="00B40246"/>
    <w:rsid w:val="00B40735"/>
    <w:rsid w:val="00B40793"/>
    <w:rsid w:val="00B40A93"/>
    <w:rsid w:val="00B40ECA"/>
    <w:rsid w:val="00B410EC"/>
    <w:rsid w:val="00B41230"/>
    <w:rsid w:val="00B41671"/>
    <w:rsid w:val="00B417D5"/>
    <w:rsid w:val="00B4182C"/>
    <w:rsid w:val="00B41C34"/>
    <w:rsid w:val="00B41DC8"/>
    <w:rsid w:val="00B42619"/>
    <w:rsid w:val="00B426F4"/>
    <w:rsid w:val="00B42977"/>
    <w:rsid w:val="00B43186"/>
    <w:rsid w:val="00B436B2"/>
    <w:rsid w:val="00B43956"/>
    <w:rsid w:val="00B43A56"/>
    <w:rsid w:val="00B43D0A"/>
    <w:rsid w:val="00B43F15"/>
    <w:rsid w:val="00B43F8C"/>
    <w:rsid w:val="00B44044"/>
    <w:rsid w:val="00B44095"/>
    <w:rsid w:val="00B44674"/>
    <w:rsid w:val="00B4498E"/>
    <w:rsid w:val="00B44C79"/>
    <w:rsid w:val="00B451D6"/>
    <w:rsid w:val="00B4529C"/>
    <w:rsid w:val="00B452FB"/>
    <w:rsid w:val="00B4577B"/>
    <w:rsid w:val="00B45B8A"/>
    <w:rsid w:val="00B45EF6"/>
    <w:rsid w:val="00B46034"/>
    <w:rsid w:val="00B462D1"/>
    <w:rsid w:val="00B464B2"/>
    <w:rsid w:val="00B46849"/>
    <w:rsid w:val="00B46885"/>
    <w:rsid w:val="00B46EC0"/>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CD8"/>
    <w:rsid w:val="00B51EC9"/>
    <w:rsid w:val="00B52295"/>
    <w:rsid w:val="00B524F8"/>
    <w:rsid w:val="00B52D7A"/>
    <w:rsid w:val="00B53024"/>
    <w:rsid w:val="00B5326F"/>
    <w:rsid w:val="00B53331"/>
    <w:rsid w:val="00B5358C"/>
    <w:rsid w:val="00B536B3"/>
    <w:rsid w:val="00B536D0"/>
    <w:rsid w:val="00B53BC8"/>
    <w:rsid w:val="00B53CB4"/>
    <w:rsid w:val="00B53CDE"/>
    <w:rsid w:val="00B53E34"/>
    <w:rsid w:val="00B5413C"/>
    <w:rsid w:val="00B5415C"/>
    <w:rsid w:val="00B54403"/>
    <w:rsid w:val="00B54573"/>
    <w:rsid w:val="00B54603"/>
    <w:rsid w:val="00B54B97"/>
    <w:rsid w:val="00B54CAC"/>
    <w:rsid w:val="00B54CDE"/>
    <w:rsid w:val="00B5532E"/>
    <w:rsid w:val="00B555F7"/>
    <w:rsid w:val="00B5588C"/>
    <w:rsid w:val="00B558AF"/>
    <w:rsid w:val="00B559AB"/>
    <w:rsid w:val="00B56376"/>
    <w:rsid w:val="00B563D7"/>
    <w:rsid w:val="00B568D3"/>
    <w:rsid w:val="00B56A2A"/>
    <w:rsid w:val="00B57446"/>
    <w:rsid w:val="00B576AD"/>
    <w:rsid w:val="00B57768"/>
    <w:rsid w:val="00B579D4"/>
    <w:rsid w:val="00B57ACC"/>
    <w:rsid w:val="00B57B9F"/>
    <w:rsid w:val="00B57EF2"/>
    <w:rsid w:val="00B57F1C"/>
    <w:rsid w:val="00B57F3E"/>
    <w:rsid w:val="00B6020A"/>
    <w:rsid w:val="00B6020E"/>
    <w:rsid w:val="00B60751"/>
    <w:rsid w:val="00B60AB1"/>
    <w:rsid w:val="00B60C1B"/>
    <w:rsid w:val="00B6116B"/>
    <w:rsid w:val="00B61227"/>
    <w:rsid w:val="00B6157C"/>
    <w:rsid w:val="00B61A46"/>
    <w:rsid w:val="00B61A9F"/>
    <w:rsid w:val="00B61D5B"/>
    <w:rsid w:val="00B620E9"/>
    <w:rsid w:val="00B623C5"/>
    <w:rsid w:val="00B62BBD"/>
    <w:rsid w:val="00B62C7C"/>
    <w:rsid w:val="00B62F4D"/>
    <w:rsid w:val="00B633ED"/>
    <w:rsid w:val="00B637C5"/>
    <w:rsid w:val="00B63A18"/>
    <w:rsid w:val="00B640C9"/>
    <w:rsid w:val="00B640E0"/>
    <w:rsid w:val="00B64240"/>
    <w:rsid w:val="00B64486"/>
    <w:rsid w:val="00B64714"/>
    <w:rsid w:val="00B64798"/>
    <w:rsid w:val="00B65082"/>
    <w:rsid w:val="00B65648"/>
    <w:rsid w:val="00B657C7"/>
    <w:rsid w:val="00B65AFB"/>
    <w:rsid w:val="00B65B6F"/>
    <w:rsid w:val="00B65BA1"/>
    <w:rsid w:val="00B660A9"/>
    <w:rsid w:val="00B662E9"/>
    <w:rsid w:val="00B6660E"/>
    <w:rsid w:val="00B66A46"/>
    <w:rsid w:val="00B66CD1"/>
    <w:rsid w:val="00B66F07"/>
    <w:rsid w:val="00B66F94"/>
    <w:rsid w:val="00B67422"/>
    <w:rsid w:val="00B67973"/>
    <w:rsid w:val="00B67A63"/>
    <w:rsid w:val="00B67BB9"/>
    <w:rsid w:val="00B67C0E"/>
    <w:rsid w:val="00B7020A"/>
    <w:rsid w:val="00B703EB"/>
    <w:rsid w:val="00B706BD"/>
    <w:rsid w:val="00B70A9A"/>
    <w:rsid w:val="00B70D4E"/>
    <w:rsid w:val="00B712C2"/>
    <w:rsid w:val="00B71403"/>
    <w:rsid w:val="00B717DC"/>
    <w:rsid w:val="00B71CFE"/>
    <w:rsid w:val="00B71F38"/>
    <w:rsid w:val="00B721D0"/>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38D"/>
    <w:rsid w:val="00B76449"/>
    <w:rsid w:val="00B7669C"/>
    <w:rsid w:val="00B76CEC"/>
    <w:rsid w:val="00B76E46"/>
    <w:rsid w:val="00B77453"/>
    <w:rsid w:val="00B774B5"/>
    <w:rsid w:val="00B7784C"/>
    <w:rsid w:val="00B77C7B"/>
    <w:rsid w:val="00B77CE4"/>
    <w:rsid w:val="00B77D08"/>
    <w:rsid w:val="00B77F91"/>
    <w:rsid w:val="00B800FB"/>
    <w:rsid w:val="00B804B6"/>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7D2"/>
    <w:rsid w:val="00B83E47"/>
    <w:rsid w:val="00B84247"/>
    <w:rsid w:val="00B842C6"/>
    <w:rsid w:val="00B84578"/>
    <w:rsid w:val="00B84C67"/>
    <w:rsid w:val="00B84DCE"/>
    <w:rsid w:val="00B84F95"/>
    <w:rsid w:val="00B851B8"/>
    <w:rsid w:val="00B851E8"/>
    <w:rsid w:val="00B85524"/>
    <w:rsid w:val="00B8564F"/>
    <w:rsid w:val="00B85660"/>
    <w:rsid w:val="00B85A79"/>
    <w:rsid w:val="00B85F5A"/>
    <w:rsid w:val="00B862FF"/>
    <w:rsid w:val="00B875DB"/>
    <w:rsid w:val="00B87E3E"/>
    <w:rsid w:val="00B87FFB"/>
    <w:rsid w:val="00B90038"/>
    <w:rsid w:val="00B9035F"/>
    <w:rsid w:val="00B90635"/>
    <w:rsid w:val="00B909C0"/>
    <w:rsid w:val="00B90D92"/>
    <w:rsid w:val="00B90F6F"/>
    <w:rsid w:val="00B90FD2"/>
    <w:rsid w:val="00B91246"/>
    <w:rsid w:val="00B91554"/>
    <w:rsid w:val="00B915EE"/>
    <w:rsid w:val="00B91667"/>
    <w:rsid w:val="00B91A04"/>
    <w:rsid w:val="00B91AD4"/>
    <w:rsid w:val="00B91BDD"/>
    <w:rsid w:val="00B91F73"/>
    <w:rsid w:val="00B920B5"/>
    <w:rsid w:val="00B923D3"/>
    <w:rsid w:val="00B9270C"/>
    <w:rsid w:val="00B9275B"/>
    <w:rsid w:val="00B92BBB"/>
    <w:rsid w:val="00B92FAA"/>
    <w:rsid w:val="00B93221"/>
    <w:rsid w:val="00B93375"/>
    <w:rsid w:val="00B933BF"/>
    <w:rsid w:val="00B93D25"/>
    <w:rsid w:val="00B93EE0"/>
    <w:rsid w:val="00B93FD5"/>
    <w:rsid w:val="00B94209"/>
    <w:rsid w:val="00B9458D"/>
    <w:rsid w:val="00B9551B"/>
    <w:rsid w:val="00B95597"/>
    <w:rsid w:val="00B95C58"/>
    <w:rsid w:val="00B95D3E"/>
    <w:rsid w:val="00B95FB0"/>
    <w:rsid w:val="00B961FF"/>
    <w:rsid w:val="00B96389"/>
    <w:rsid w:val="00B963A7"/>
    <w:rsid w:val="00B96A80"/>
    <w:rsid w:val="00B96D6D"/>
    <w:rsid w:val="00B96F14"/>
    <w:rsid w:val="00B96FB0"/>
    <w:rsid w:val="00B97490"/>
    <w:rsid w:val="00B974CF"/>
    <w:rsid w:val="00B9765F"/>
    <w:rsid w:val="00B9775C"/>
    <w:rsid w:val="00B97A9E"/>
    <w:rsid w:val="00B97FEE"/>
    <w:rsid w:val="00BA032D"/>
    <w:rsid w:val="00BA0597"/>
    <w:rsid w:val="00BA06F5"/>
    <w:rsid w:val="00BA082C"/>
    <w:rsid w:val="00BA0B33"/>
    <w:rsid w:val="00BA0DCE"/>
    <w:rsid w:val="00BA0ED8"/>
    <w:rsid w:val="00BA1174"/>
    <w:rsid w:val="00BA1416"/>
    <w:rsid w:val="00BA1789"/>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C49"/>
    <w:rsid w:val="00BA5F9F"/>
    <w:rsid w:val="00BA5FD0"/>
    <w:rsid w:val="00BA6497"/>
    <w:rsid w:val="00BA673A"/>
    <w:rsid w:val="00BA67CA"/>
    <w:rsid w:val="00BA6F77"/>
    <w:rsid w:val="00BA7AA9"/>
    <w:rsid w:val="00BA7B8A"/>
    <w:rsid w:val="00BA7E52"/>
    <w:rsid w:val="00BA7E64"/>
    <w:rsid w:val="00BB0446"/>
    <w:rsid w:val="00BB044A"/>
    <w:rsid w:val="00BB0586"/>
    <w:rsid w:val="00BB069C"/>
    <w:rsid w:val="00BB0958"/>
    <w:rsid w:val="00BB0FD6"/>
    <w:rsid w:val="00BB125D"/>
    <w:rsid w:val="00BB12F2"/>
    <w:rsid w:val="00BB154C"/>
    <w:rsid w:val="00BB1580"/>
    <w:rsid w:val="00BB2255"/>
    <w:rsid w:val="00BB27B6"/>
    <w:rsid w:val="00BB2B07"/>
    <w:rsid w:val="00BB2C52"/>
    <w:rsid w:val="00BB2DC1"/>
    <w:rsid w:val="00BB2E6B"/>
    <w:rsid w:val="00BB2F24"/>
    <w:rsid w:val="00BB3736"/>
    <w:rsid w:val="00BB378A"/>
    <w:rsid w:val="00BB3E4B"/>
    <w:rsid w:val="00BB3E6A"/>
    <w:rsid w:val="00BB4489"/>
    <w:rsid w:val="00BB4BCA"/>
    <w:rsid w:val="00BB4C3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1B"/>
    <w:rsid w:val="00BB7B56"/>
    <w:rsid w:val="00BB7B88"/>
    <w:rsid w:val="00BB7CFC"/>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4A8"/>
    <w:rsid w:val="00BC2F79"/>
    <w:rsid w:val="00BC2FD8"/>
    <w:rsid w:val="00BC32AB"/>
    <w:rsid w:val="00BC3458"/>
    <w:rsid w:val="00BC373E"/>
    <w:rsid w:val="00BC378C"/>
    <w:rsid w:val="00BC3900"/>
    <w:rsid w:val="00BC3A32"/>
    <w:rsid w:val="00BC3C12"/>
    <w:rsid w:val="00BC46DF"/>
    <w:rsid w:val="00BC48C5"/>
    <w:rsid w:val="00BC4E41"/>
    <w:rsid w:val="00BC5426"/>
    <w:rsid w:val="00BC54DB"/>
    <w:rsid w:val="00BC5701"/>
    <w:rsid w:val="00BC5B20"/>
    <w:rsid w:val="00BC5C55"/>
    <w:rsid w:val="00BC5D52"/>
    <w:rsid w:val="00BC5F1A"/>
    <w:rsid w:val="00BC5F84"/>
    <w:rsid w:val="00BC6162"/>
    <w:rsid w:val="00BC6BEE"/>
    <w:rsid w:val="00BC6F61"/>
    <w:rsid w:val="00BC7B45"/>
    <w:rsid w:val="00BC7CA3"/>
    <w:rsid w:val="00BD00E3"/>
    <w:rsid w:val="00BD042C"/>
    <w:rsid w:val="00BD04F5"/>
    <w:rsid w:val="00BD0677"/>
    <w:rsid w:val="00BD07C5"/>
    <w:rsid w:val="00BD07FE"/>
    <w:rsid w:val="00BD0934"/>
    <w:rsid w:val="00BD1100"/>
    <w:rsid w:val="00BD1532"/>
    <w:rsid w:val="00BD19D8"/>
    <w:rsid w:val="00BD233A"/>
    <w:rsid w:val="00BD2A1F"/>
    <w:rsid w:val="00BD348D"/>
    <w:rsid w:val="00BD3987"/>
    <w:rsid w:val="00BD3F47"/>
    <w:rsid w:val="00BD40B6"/>
    <w:rsid w:val="00BD42A3"/>
    <w:rsid w:val="00BD4468"/>
    <w:rsid w:val="00BD47A1"/>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5D7"/>
    <w:rsid w:val="00BD7928"/>
    <w:rsid w:val="00BD7B2A"/>
    <w:rsid w:val="00BE05A1"/>
    <w:rsid w:val="00BE07BF"/>
    <w:rsid w:val="00BE09B8"/>
    <w:rsid w:val="00BE09B9"/>
    <w:rsid w:val="00BE0B41"/>
    <w:rsid w:val="00BE0B42"/>
    <w:rsid w:val="00BE0B65"/>
    <w:rsid w:val="00BE0E8E"/>
    <w:rsid w:val="00BE1578"/>
    <w:rsid w:val="00BE1A36"/>
    <w:rsid w:val="00BE22E4"/>
    <w:rsid w:val="00BE2536"/>
    <w:rsid w:val="00BE2549"/>
    <w:rsid w:val="00BE25D9"/>
    <w:rsid w:val="00BE2C16"/>
    <w:rsid w:val="00BE2EBB"/>
    <w:rsid w:val="00BE39D3"/>
    <w:rsid w:val="00BE3A85"/>
    <w:rsid w:val="00BE3BAB"/>
    <w:rsid w:val="00BE3CA0"/>
    <w:rsid w:val="00BE3E8A"/>
    <w:rsid w:val="00BE42ED"/>
    <w:rsid w:val="00BE49FE"/>
    <w:rsid w:val="00BE4A33"/>
    <w:rsid w:val="00BE4A48"/>
    <w:rsid w:val="00BE4B3C"/>
    <w:rsid w:val="00BE4C20"/>
    <w:rsid w:val="00BE4DC7"/>
    <w:rsid w:val="00BE5833"/>
    <w:rsid w:val="00BE5E48"/>
    <w:rsid w:val="00BE5ED9"/>
    <w:rsid w:val="00BE5F77"/>
    <w:rsid w:val="00BE63D5"/>
    <w:rsid w:val="00BE6550"/>
    <w:rsid w:val="00BE6711"/>
    <w:rsid w:val="00BE67DD"/>
    <w:rsid w:val="00BE6BC3"/>
    <w:rsid w:val="00BE6C00"/>
    <w:rsid w:val="00BE6CA3"/>
    <w:rsid w:val="00BE78D1"/>
    <w:rsid w:val="00BE7F89"/>
    <w:rsid w:val="00BF0034"/>
    <w:rsid w:val="00BF0261"/>
    <w:rsid w:val="00BF07F7"/>
    <w:rsid w:val="00BF0897"/>
    <w:rsid w:val="00BF0B36"/>
    <w:rsid w:val="00BF0B70"/>
    <w:rsid w:val="00BF0CCE"/>
    <w:rsid w:val="00BF1296"/>
    <w:rsid w:val="00BF18A8"/>
    <w:rsid w:val="00BF1B87"/>
    <w:rsid w:val="00BF1CDD"/>
    <w:rsid w:val="00BF1DAE"/>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7A1"/>
    <w:rsid w:val="00BF5F3A"/>
    <w:rsid w:val="00BF6D59"/>
    <w:rsid w:val="00BF6EF6"/>
    <w:rsid w:val="00BF7302"/>
    <w:rsid w:val="00BF7375"/>
    <w:rsid w:val="00BF74DC"/>
    <w:rsid w:val="00BF7538"/>
    <w:rsid w:val="00BF7DD5"/>
    <w:rsid w:val="00BF7EFF"/>
    <w:rsid w:val="00C00359"/>
    <w:rsid w:val="00C0064C"/>
    <w:rsid w:val="00C006C8"/>
    <w:rsid w:val="00C008B5"/>
    <w:rsid w:val="00C00951"/>
    <w:rsid w:val="00C01482"/>
    <w:rsid w:val="00C018C3"/>
    <w:rsid w:val="00C01981"/>
    <w:rsid w:val="00C01AA6"/>
    <w:rsid w:val="00C01EDC"/>
    <w:rsid w:val="00C01EF2"/>
    <w:rsid w:val="00C02135"/>
    <w:rsid w:val="00C021D7"/>
    <w:rsid w:val="00C02938"/>
    <w:rsid w:val="00C029EB"/>
    <w:rsid w:val="00C02BFF"/>
    <w:rsid w:val="00C02CD9"/>
    <w:rsid w:val="00C02D0A"/>
    <w:rsid w:val="00C03C7C"/>
    <w:rsid w:val="00C04147"/>
    <w:rsid w:val="00C0470B"/>
    <w:rsid w:val="00C049FB"/>
    <w:rsid w:val="00C04A36"/>
    <w:rsid w:val="00C04A62"/>
    <w:rsid w:val="00C04BEF"/>
    <w:rsid w:val="00C051FF"/>
    <w:rsid w:val="00C05254"/>
    <w:rsid w:val="00C05681"/>
    <w:rsid w:val="00C05D4B"/>
    <w:rsid w:val="00C060B0"/>
    <w:rsid w:val="00C06186"/>
    <w:rsid w:val="00C0647A"/>
    <w:rsid w:val="00C06A78"/>
    <w:rsid w:val="00C078A2"/>
    <w:rsid w:val="00C0798F"/>
    <w:rsid w:val="00C07B94"/>
    <w:rsid w:val="00C1011A"/>
    <w:rsid w:val="00C10241"/>
    <w:rsid w:val="00C10334"/>
    <w:rsid w:val="00C10534"/>
    <w:rsid w:val="00C107A4"/>
    <w:rsid w:val="00C107C2"/>
    <w:rsid w:val="00C11141"/>
    <w:rsid w:val="00C11410"/>
    <w:rsid w:val="00C114FF"/>
    <w:rsid w:val="00C11899"/>
    <w:rsid w:val="00C119C3"/>
    <w:rsid w:val="00C11E51"/>
    <w:rsid w:val="00C11F43"/>
    <w:rsid w:val="00C12059"/>
    <w:rsid w:val="00C12116"/>
    <w:rsid w:val="00C123E2"/>
    <w:rsid w:val="00C12552"/>
    <w:rsid w:val="00C12681"/>
    <w:rsid w:val="00C12727"/>
    <w:rsid w:val="00C12FCB"/>
    <w:rsid w:val="00C13029"/>
    <w:rsid w:val="00C1335E"/>
    <w:rsid w:val="00C134BC"/>
    <w:rsid w:val="00C13F9A"/>
    <w:rsid w:val="00C14572"/>
    <w:rsid w:val="00C145F7"/>
    <w:rsid w:val="00C14C13"/>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C0"/>
    <w:rsid w:val="00C174E1"/>
    <w:rsid w:val="00C1775C"/>
    <w:rsid w:val="00C17A7F"/>
    <w:rsid w:val="00C17A81"/>
    <w:rsid w:val="00C20152"/>
    <w:rsid w:val="00C201E2"/>
    <w:rsid w:val="00C20230"/>
    <w:rsid w:val="00C20241"/>
    <w:rsid w:val="00C202D1"/>
    <w:rsid w:val="00C20549"/>
    <w:rsid w:val="00C20802"/>
    <w:rsid w:val="00C20BA4"/>
    <w:rsid w:val="00C20CD5"/>
    <w:rsid w:val="00C20CFD"/>
    <w:rsid w:val="00C212A5"/>
    <w:rsid w:val="00C212FE"/>
    <w:rsid w:val="00C21337"/>
    <w:rsid w:val="00C213B5"/>
    <w:rsid w:val="00C2174C"/>
    <w:rsid w:val="00C218FB"/>
    <w:rsid w:val="00C219C8"/>
    <w:rsid w:val="00C219DD"/>
    <w:rsid w:val="00C21A14"/>
    <w:rsid w:val="00C21BC2"/>
    <w:rsid w:val="00C220BF"/>
    <w:rsid w:val="00C2221B"/>
    <w:rsid w:val="00C22299"/>
    <w:rsid w:val="00C2246D"/>
    <w:rsid w:val="00C229DD"/>
    <w:rsid w:val="00C22FA4"/>
    <w:rsid w:val="00C23BFB"/>
    <w:rsid w:val="00C23C42"/>
    <w:rsid w:val="00C23F18"/>
    <w:rsid w:val="00C23F9D"/>
    <w:rsid w:val="00C23FBF"/>
    <w:rsid w:val="00C2409C"/>
    <w:rsid w:val="00C24754"/>
    <w:rsid w:val="00C2487A"/>
    <w:rsid w:val="00C248DF"/>
    <w:rsid w:val="00C24EF6"/>
    <w:rsid w:val="00C251A1"/>
    <w:rsid w:val="00C25326"/>
    <w:rsid w:val="00C25393"/>
    <w:rsid w:val="00C264C7"/>
    <w:rsid w:val="00C268B0"/>
    <w:rsid w:val="00C26FBE"/>
    <w:rsid w:val="00C27495"/>
    <w:rsid w:val="00C275CF"/>
    <w:rsid w:val="00C277D5"/>
    <w:rsid w:val="00C278B5"/>
    <w:rsid w:val="00C27A90"/>
    <w:rsid w:val="00C30715"/>
    <w:rsid w:val="00C30C47"/>
    <w:rsid w:val="00C30C61"/>
    <w:rsid w:val="00C30E5E"/>
    <w:rsid w:val="00C30F6E"/>
    <w:rsid w:val="00C31B81"/>
    <w:rsid w:val="00C31F84"/>
    <w:rsid w:val="00C321A5"/>
    <w:rsid w:val="00C3255D"/>
    <w:rsid w:val="00C327DB"/>
    <w:rsid w:val="00C328DB"/>
    <w:rsid w:val="00C32EB8"/>
    <w:rsid w:val="00C3309B"/>
    <w:rsid w:val="00C3312E"/>
    <w:rsid w:val="00C331FC"/>
    <w:rsid w:val="00C3332D"/>
    <w:rsid w:val="00C33AC0"/>
    <w:rsid w:val="00C33B6E"/>
    <w:rsid w:val="00C33DD2"/>
    <w:rsid w:val="00C34123"/>
    <w:rsid w:val="00C34597"/>
    <w:rsid w:val="00C346FE"/>
    <w:rsid w:val="00C34CFC"/>
    <w:rsid w:val="00C35169"/>
    <w:rsid w:val="00C3547E"/>
    <w:rsid w:val="00C35858"/>
    <w:rsid w:val="00C35BBA"/>
    <w:rsid w:val="00C3630A"/>
    <w:rsid w:val="00C363BC"/>
    <w:rsid w:val="00C36844"/>
    <w:rsid w:val="00C36E65"/>
    <w:rsid w:val="00C3768D"/>
    <w:rsid w:val="00C377D9"/>
    <w:rsid w:val="00C37B68"/>
    <w:rsid w:val="00C37F40"/>
    <w:rsid w:val="00C37FB2"/>
    <w:rsid w:val="00C40272"/>
    <w:rsid w:val="00C402A0"/>
    <w:rsid w:val="00C40541"/>
    <w:rsid w:val="00C4099C"/>
    <w:rsid w:val="00C40E5F"/>
    <w:rsid w:val="00C4112D"/>
    <w:rsid w:val="00C416B7"/>
    <w:rsid w:val="00C4194C"/>
    <w:rsid w:val="00C422DD"/>
    <w:rsid w:val="00C426A1"/>
    <w:rsid w:val="00C42799"/>
    <w:rsid w:val="00C42A40"/>
    <w:rsid w:val="00C42DA3"/>
    <w:rsid w:val="00C42E30"/>
    <w:rsid w:val="00C434BF"/>
    <w:rsid w:val="00C4365E"/>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CA1"/>
    <w:rsid w:val="00C46E8C"/>
    <w:rsid w:val="00C46FA8"/>
    <w:rsid w:val="00C472DE"/>
    <w:rsid w:val="00C4742E"/>
    <w:rsid w:val="00C4746D"/>
    <w:rsid w:val="00C47477"/>
    <w:rsid w:val="00C47571"/>
    <w:rsid w:val="00C47731"/>
    <w:rsid w:val="00C47755"/>
    <w:rsid w:val="00C47881"/>
    <w:rsid w:val="00C47920"/>
    <w:rsid w:val="00C503F8"/>
    <w:rsid w:val="00C50577"/>
    <w:rsid w:val="00C50597"/>
    <w:rsid w:val="00C50CE4"/>
    <w:rsid w:val="00C511E5"/>
    <w:rsid w:val="00C51488"/>
    <w:rsid w:val="00C51925"/>
    <w:rsid w:val="00C519D2"/>
    <w:rsid w:val="00C519FB"/>
    <w:rsid w:val="00C51ADE"/>
    <w:rsid w:val="00C51BCF"/>
    <w:rsid w:val="00C51C7A"/>
    <w:rsid w:val="00C51D60"/>
    <w:rsid w:val="00C51E4F"/>
    <w:rsid w:val="00C51E86"/>
    <w:rsid w:val="00C522AC"/>
    <w:rsid w:val="00C5270E"/>
    <w:rsid w:val="00C5291A"/>
    <w:rsid w:val="00C52960"/>
    <w:rsid w:val="00C52BDA"/>
    <w:rsid w:val="00C52E9F"/>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079"/>
    <w:rsid w:val="00C5613F"/>
    <w:rsid w:val="00C5617E"/>
    <w:rsid w:val="00C563B6"/>
    <w:rsid w:val="00C565D9"/>
    <w:rsid w:val="00C56622"/>
    <w:rsid w:val="00C56AC7"/>
    <w:rsid w:val="00C56F47"/>
    <w:rsid w:val="00C57202"/>
    <w:rsid w:val="00C57796"/>
    <w:rsid w:val="00C579F7"/>
    <w:rsid w:val="00C57CA6"/>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2FBA"/>
    <w:rsid w:val="00C63006"/>
    <w:rsid w:val="00C6396B"/>
    <w:rsid w:val="00C6396D"/>
    <w:rsid w:val="00C63C2D"/>
    <w:rsid w:val="00C64027"/>
    <w:rsid w:val="00C64101"/>
    <w:rsid w:val="00C64566"/>
    <w:rsid w:val="00C64577"/>
    <w:rsid w:val="00C64937"/>
    <w:rsid w:val="00C64A03"/>
    <w:rsid w:val="00C64DA7"/>
    <w:rsid w:val="00C652AA"/>
    <w:rsid w:val="00C6576D"/>
    <w:rsid w:val="00C65991"/>
    <w:rsid w:val="00C661D3"/>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1FF"/>
    <w:rsid w:val="00C7128B"/>
    <w:rsid w:val="00C7132B"/>
    <w:rsid w:val="00C7157E"/>
    <w:rsid w:val="00C71F16"/>
    <w:rsid w:val="00C724DE"/>
    <w:rsid w:val="00C726A2"/>
    <w:rsid w:val="00C72C46"/>
    <w:rsid w:val="00C72DFF"/>
    <w:rsid w:val="00C734E9"/>
    <w:rsid w:val="00C73A19"/>
    <w:rsid w:val="00C74549"/>
    <w:rsid w:val="00C74833"/>
    <w:rsid w:val="00C74C55"/>
    <w:rsid w:val="00C74C8C"/>
    <w:rsid w:val="00C74D6D"/>
    <w:rsid w:val="00C75013"/>
    <w:rsid w:val="00C7516C"/>
    <w:rsid w:val="00C75536"/>
    <w:rsid w:val="00C75A86"/>
    <w:rsid w:val="00C75B93"/>
    <w:rsid w:val="00C75C31"/>
    <w:rsid w:val="00C75FE6"/>
    <w:rsid w:val="00C76109"/>
    <w:rsid w:val="00C761E4"/>
    <w:rsid w:val="00C76773"/>
    <w:rsid w:val="00C76AAE"/>
    <w:rsid w:val="00C76BA4"/>
    <w:rsid w:val="00C77160"/>
    <w:rsid w:val="00C7729F"/>
    <w:rsid w:val="00C775ED"/>
    <w:rsid w:val="00C779EF"/>
    <w:rsid w:val="00C77E2A"/>
    <w:rsid w:val="00C804A5"/>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B8E"/>
    <w:rsid w:val="00C83D87"/>
    <w:rsid w:val="00C83DB0"/>
    <w:rsid w:val="00C83DB7"/>
    <w:rsid w:val="00C84189"/>
    <w:rsid w:val="00C842E0"/>
    <w:rsid w:val="00C84A2C"/>
    <w:rsid w:val="00C84B50"/>
    <w:rsid w:val="00C851A1"/>
    <w:rsid w:val="00C85823"/>
    <w:rsid w:val="00C858AA"/>
    <w:rsid w:val="00C862AA"/>
    <w:rsid w:val="00C86714"/>
    <w:rsid w:val="00C86768"/>
    <w:rsid w:val="00C86FE7"/>
    <w:rsid w:val="00C8717D"/>
    <w:rsid w:val="00C878DC"/>
    <w:rsid w:val="00C87B32"/>
    <w:rsid w:val="00C87F78"/>
    <w:rsid w:val="00C90231"/>
    <w:rsid w:val="00C90537"/>
    <w:rsid w:val="00C907FC"/>
    <w:rsid w:val="00C909FA"/>
    <w:rsid w:val="00C90B16"/>
    <w:rsid w:val="00C90D1C"/>
    <w:rsid w:val="00C90D2D"/>
    <w:rsid w:val="00C90E18"/>
    <w:rsid w:val="00C9100E"/>
    <w:rsid w:val="00C91389"/>
    <w:rsid w:val="00C91D40"/>
    <w:rsid w:val="00C91EA0"/>
    <w:rsid w:val="00C92184"/>
    <w:rsid w:val="00C9260A"/>
    <w:rsid w:val="00C929DE"/>
    <w:rsid w:val="00C92C09"/>
    <w:rsid w:val="00C92D10"/>
    <w:rsid w:val="00C93423"/>
    <w:rsid w:val="00C935E8"/>
    <w:rsid w:val="00C9370C"/>
    <w:rsid w:val="00C94137"/>
    <w:rsid w:val="00C9455F"/>
    <w:rsid w:val="00C948C8"/>
    <w:rsid w:val="00C94995"/>
    <w:rsid w:val="00C94D05"/>
    <w:rsid w:val="00C94EA5"/>
    <w:rsid w:val="00C94F62"/>
    <w:rsid w:val="00C951E0"/>
    <w:rsid w:val="00C9598B"/>
    <w:rsid w:val="00C95BA7"/>
    <w:rsid w:val="00C96265"/>
    <w:rsid w:val="00C96480"/>
    <w:rsid w:val="00C96593"/>
    <w:rsid w:val="00C96788"/>
    <w:rsid w:val="00C969C6"/>
    <w:rsid w:val="00C96BA5"/>
    <w:rsid w:val="00C96D0A"/>
    <w:rsid w:val="00C96EF8"/>
    <w:rsid w:val="00C972E9"/>
    <w:rsid w:val="00C975BF"/>
    <w:rsid w:val="00C97CA7"/>
    <w:rsid w:val="00C97DAF"/>
    <w:rsid w:val="00CA0081"/>
    <w:rsid w:val="00CA08F4"/>
    <w:rsid w:val="00CA1098"/>
    <w:rsid w:val="00CA1312"/>
    <w:rsid w:val="00CA1603"/>
    <w:rsid w:val="00CA1752"/>
    <w:rsid w:val="00CA19E5"/>
    <w:rsid w:val="00CA1BDD"/>
    <w:rsid w:val="00CA1F06"/>
    <w:rsid w:val="00CA1FC8"/>
    <w:rsid w:val="00CA205C"/>
    <w:rsid w:val="00CA2455"/>
    <w:rsid w:val="00CA29A9"/>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3D9"/>
    <w:rsid w:val="00CA5968"/>
    <w:rsid w:val="00CA598D"/>
    <w:rsid w:val="00CA5D12"/>
    <w:rsid w:val="00CA5E06"/>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9BD"/>
    <w:rsid w:val="00CB0A84"/>
    <w:rsid w:val="00CB0F04"/>
    <w:rsid w:val="00CB11E4"/>
    <w:rsid w:val="00CB12B0"/>
    <w:rsid w:val="00CB1628"/>
    <w:rsid w:val="00CB1672"/>
    <w:rsid w:val="00CB16AA"/>
    <w:rsid w:val="00CB1880"/>
    <w:rsid w:val="00CB1A95"/>
    <w:rsid w:val="00CB1C40"/>
    <w:rsid w:val="00CB1FE0"/>
    <w:rsid w:val="00CB214C"/>
    <w:rsid w:val="00CB28C4"/>
    <w:rsid w:val="00CB2D76"/>
    <w:rsid w:val="00CB3044"/>
    <w:rsid w:val="00CB357C"/>
    <w:rsid w:val="00CB35E8"/>
    <w:rsid w:val="00CB39C3"/>
    <w:rsid w:val="00CB39F7"/>
    <w:rsid w:val="00CB3D04"/>
    <w:rsid w:val="00CB427A"/>
    <w:rsid w:val="00CB4671"/>
    <w:rsid w:val="00CB491E"/>
    <w:rsid w:val="00CB54C1"/>
    <w:rsid w:val="00CB5640"/>
    <w:rsid w:val="00CB579B"/>
    <w:rsid w:val="00CB57D9"/>
    <w:rsid w:val="00CB59E8"/>
    <w:rsid w:val="00CB5E04"/>
    <w:rsid w:val="00CB6041"/>
    <w:rsid w:val="00CB62EC"/>
    <w:rsid w:val="00CB69A8"/>
    <w:rsid w:val="00CB6EF3"/>
    <w:rsid w:val="00CB776A"/>
    <w:rsid w:val="00CB78FB"/>
    <w:rsid w:val="00CB79F6"/>
    <w:rsid w:val="00CB7B87"/>
    <w:rsid w:val="00CC0302"/>
    <w:rsid w:val="00CC0351"/>
    <w:rsid w:val="00CC0851"/>
    <w:rsid w:val="00CC0B2A"/>
    <w:rsid w:val="00CC0D98"/>
    <w:rsid w:val="00CC0DC9"/>
    <w:rsid w:val="00CC0E88"/>
    <w:rsid w:val="00CC0FB0"/>
    <w:rsid w:val="00CC12C8"/>
    <w:rsid w:val="00CC182F"/>
    <w:rsid w:val="00CC1974"/>
    <w:rsid w:val="00CC1BF5"/>
    <w:rsid w:val="00CC2C1E"/>
    <w:rsid w:val="00CC2D82"/>
    <w:rsid w:val="00CC308A"/>
    <w:rsid w:val="00CC36A5"/>
    <w:rsid w:val="00CC36EB"/>
    <w:rsid w:val="00CC38A1"/>
    <w:rsid w:val="00CC397D"/>
    <w:rsid w:val="00CC3BB9"/>
    <w:rsid w:val="00CC3CEE"/>
    <w:rsid w:val="00CC3E3A"/>
    <w:rsid w:val="00CC4642"/>
    <w:rsid w:val="00CC4856"/>
    <w:rsid w:val="00CC4862"/>
    <w:rsid w:val="00CC4954"/>
    <w:rsid w:val="00CC4B06"/>
    <w:rsid w:val="00CC52AD"/>
    <w:rsid w:val="00CC54E2"/>
    <w:rsid w:val="00CC568B"/>
    <w:rsid w:val="00CC5C5C"/>
    <w:rsid w:val="00CC5D85"/>
    <w:rsid w:val="00CC6289"/>
    <w:rsid w:val="00CC6BBC"/>
    <w:rsid w:val="00CC6C07"/>
    <w:rsid w:val="00CC6CF4"/>
    <w:rsid w:val="00CC7C34"/>
    <w:rsid w:val="00CD05C8"/>
    <w:rsid w:val="00CD0A6C"/>
    <w:rsid w:val="00CD0F80"/>
    <w:rsid w:val="00CD1349"/>
    <w:rsid w:val="00CD1B1B"/>
    <w:rsid w:val="00CD2016"/>
    <w:rsid w:val="00CD21A8"/>
    <w:rsid w:val="00CD2282"/>
    <w:rsid w:val="00CD2357"/>
    <w:rsid w:val="00CD23A7"/>
    <w:rsid w:val="00CD244F"/>
    <w:rsid w:val="00CD256A"/>
    <w:rsid w:val="00CD2DBF"/>
    <w:rsid w:val="00CD31AF"/>
    <w:rsid w:val="00CD31DA"/>
    <w:rsid w:val="00CD352E"/>
    <w:rsid w:val="00CD37C2"/>
    <w:rsid w:val="00CD3860"/>
    <w:rsid w:val="00CD3B6F"/>
    <w:rsid w:val="00CD4088"/>
    <w:rsid w:val="00CD4416"/>
    <w:rsid w:val="00CD454B"/>
    <w:rsid w:val="00CD463B"/>
    <w:rsid w:val="00CD48CB"/>
    <w:rsid w:val="00CD49C7"/>
    <w:rsid w:val="00CD4D4A"/>
    <w:rsid w:val="00CD5031"/>
    <w:rsid w:val="00CD5937"/>
    <w:rsid w:val="00CD5DB1"/>
    <w:rsid w:val="00CD60E8"/>
    <w:rsid w:val="00CD6225"/>
    <w:rsid w:val="00CD636E"/>
    <w:rsid w:val="00CD67A9"/>
    <w:rsid w:val="00CD67DD"/>
    <w:rsid w:val="00CD70F0"/>
    <w:rsid w:val="00CD727C"/>
    <w:rsid w:val="00CD767F"/>
    <w:rsid w:val="00CD7944"/>
    <w:rsid w:val="00CD7DE5"/>
    <w:rsid w:val="00CD7F09"/>
    <w:rsid w:val="00CE01BA"/>
    <w:rsid w:val="00CE01E3"/>
    <w:rsid w:val="00CE0510"/>
    <w:rsid w:val="00CE0564"/>
    <w:rsid w:val="00CE0607"/>
    <w:rsid w:val="00CE0E5C"/>
    <w:rsid w:val="00CE1472"/>
    <w:rsid w:val="00CE167D"/>
    <w:rsid w:val="00CE16BA"/>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2D0"/>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E7EEA"/>
    <w:rsid w:val="00CF00EB"/>
    <w:rsid w:val="00CF00F0"/>
    <w:rsid w:val="00CF0B17"/>
    <w:rsid w:val="00CF0C43"/>
    <w:rsid w:val="00CF0DFF"/>
    <w:rsid w:val="00CF0E14"/>
    <w:rsid w:val="00CF1483"/>
    <w:rsid w:val="00CF1718"/>
    <w:rsid w:val="00CF174D"/>
    <w:rsid w:val="00CF1882"/>
    <w:rsid w:val="00CF206B"/>
    <w:rsid w:val="00CF20F5"/>
    <w:rsid w:val="00CF21DC"/>
    <w:rsid w:val="00CF2DC1"/>
    <w:rsid w:val="00CF3524"/>
    <w:rsid w:val="00CF3636"/>
    <w:rsid w:val="00CF3679"/>
    <w:rsid w:val="00CF3C91"/>
    <w:rsid w:val="00CF3DF7"/>
    <w:rsid w:val="00CF3E0F"/>
    <w:rsid w:val="00CF3E5D"/>
    <w:rsid w:val="00CF3F00"/>
    <w:rsid w:val="00CF3F1F"/>
    <w:rsid w:val="00CF4213"/>
    <w:rsid w:val="00CF4775"/>
    <w:rsid w:val="00CF4AF0"/>
    <w:rsid w:val="00CF4B41"/>
    <w:rsid w:val="00CF50F0"/>
    <w:rsid w:val="00CF543B"/>
    <w:rsid w:val="00CF55B4"/>
    <w:rsid w:val="00CF5721"/>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97D"/>
    <w:rsid w:val="00D00B83"/>
    <w:rsid w:val="00D01654"/>
    <w:rsid w:val="00D017A1"/>
    <w:rsid w:val="00D01D94"/>
    <w:rsid w:val="00D01D9A"/>
    <w:rsid w:val="00D01FD2"/>
    <w:rsid w:val="00D021EA"/>
    <w:rsid w:val="00D02D25"/>
    <w:rsid w:val="00D032E5"/>
    <w:rsid w:val="00D034DE"/>
    <w:rsid w:val="00D03BD5"/>
    <w:rsid w:val="00D03FFC"/>
    <w:rsid w:val="00D04091"/>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6DF2"/>
    <w:rsid w:val="00D07099"/>
    <w:rsid w:val="00D074D2"/>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864"/>
    <w:rsid w:val="00D13A5D"/>
    <w:rsid w:val="00D1421B"/>
    <w:rsid w:val="00D14240"/>
    <w:rsid w:val="00D14599"/>
    <w:rsid w:val="00D1459F"/>
    <w:rsid w:val="00D145EE"/>
    <w:rsid w:val="00D1489A"/>
    <w:rsid w:val="00D14A42"/>
    <w:rsid w:val="00D15203"/>
    <w:rsid w:val="00D1520E"/>
    <w:rsid w:val="00D154B2"/>
    <w:rsid w:val="00D15871"/>
    <w:rsid w:val="00D158FB"/>
    <w:rsid w:val="00D15BDD"/>
    <w:rsid w:val="00D15D70"/>
    <w:rsid w:val="00D15EDA"/>
    <w:rsid w:val="00D1619A"/>
    <w:rsid w:val="00D16A9B"/>
    <w:rsid w:val="00D16D90"/>
    <w:rsid w:val="00D16FBD"/>
    <w:rsid w:val="00D16FE4"/>
    <w:rsid w:val="00D17121"/>
    <w:rsid w:val="00D17378"/>
    <w:rsid w:val="00D17481"/>
    <w:rsid w:val="00D1751F"/>
    <w:rsid w:val="00D177E0"/>
    <w:rsid w:val="00D17863"/>
    <w:rsid w:val="00D2003F"/>
    <w:rsid w:val="00D2008F"/>
    <w:rsid w:val="00D200EF"/>
    <w:rsid w:val="00D20259"/>
    <w:rsid w:val="00D2036D"/>
    <w:rsid w:val="00D20436"/>
    <w:rsid w:val="00D2053D"/>
    <w:rsid w:val="00D20C79"/>
    <w:rsid w:val="00D20F2D"/>
    <w:rsid w:val="00D212E2"/>
    <w:rsid w:val="00D21545"/>
    <w:rsid w:val="00D21DCC"/>
    <w:rsid w:val="00D22059"/>
    <w:rsid w:val="00D22135"/>
    <w:rsid w:val="00D2236F"/>
    <w:rsid w:val="00D22D1F"/>
    <w:rsid w:val="00D22EFF"/>
    <w:rsid w:val="00D23141"/>
    <w:rsid w:val="00D234D3"/>
    <w:rsid w:val="00D237CA"/>
    <w:rsid w:val="00D23A1A"/>
    <w:rsid w:val="00D23C9A"/>
    <w:rsid w:val="00D23E69"/>
    <w:rsid w:val="00D23EB2"/>
    <w:rsid w:val="00D2424A"/>
    <w:rsid w:val="00D24480"/>
    <w:rsid w:val="00D2480A"/>
    <w:rsid w:val="00D2489B"/>
    <w:rsid w:val="00D24929"/>
    <w:rsid w:val="00D2499A"/>
    <w:rsid w:val="00D24B81"/>
    <w:rsid w:val="00D24C27"/>
    <w:rsid w:val="00D24D28"/>
    <w:rsid w:val="00D2504A"/>
    <w:rsid w:val="00D25196"/>
    <w:rsid w:val="00D252DF"/>
    <w:rsid w:val="00D25C86"/>
    <w:rsid w:val="00D25E4A"/>
    <w:rsid w:val="00D25FDE"/>
    <w:rsid w:val="00D26436"/>
    <w:rsid w:val="00D267D6"/>
    <w:rsid w:val="00D26963"/>
    <w:rsid w:val="00D26CA9"/>
    <w:rsid w:val="00D27035"/>
    <w:rsid w:val="00D27084"/>
    <w:rsid w:val="00D270A2"/>
    <w:rsid w:val="00D270F9"/>
    <w:rsid w:val="00D277F7"/>
    <w:rsid w:val="00D27DA3"/>
    <w:rsid w:val="00D30272"/>
    <w:rsid w:val="00D308F8"/>
    <w:rsid w:val="00D30B5C"/>
    <w:rsid w:val="00D30B7B"/>
    <w:rsid w:val="00D30C7B"/>
    <w:rsid w:val="00D30CE9"/>
    <w:rsid w:val="00D30D27"/>
    <w:rsid w:val="00D30E26"/>
    <w:rsid w:val="00D30F1A"/>
    <w:rsid w:val="00D310BD"/>
    <w:rsid w:val="00D311A8"/>
    <w:rsid w:val="00D312B0"/>
    <w:rsid w:val="00D3138A"/>
    <w:rsid w:val="00D31397"/>
    <w:rsid w:val="00D31CA1"/>
    <w:rsid w:val="00D32244"/>
    <w:rsid w:val="00D324ED"/>
    <w:rsid w:val="00D326E8"/>
    <w:rsid w:val="00D328DF"/>
    <w:rsid w:val="00D331BA"/>
    <w:rsid w:val="00D33871"/>
    <w:rsid w:val="00D33EDE"/>
    <w:rsid w:val="00D33FF6"/>
    <w:rsid w:val="00D3438B"/>
    <w:rsid w:val="00D34527"/>
    <w:rsid w:val="00D34954"/>
    <w:rsid w:val="00D34A44"/>
    <w:rsid w:val="00D34A84"/>
    <w:rsid w:val="00D34F56"/>
    <w:rsid w:val="00D34FE5"/>
    <w:rsid w:val="00D3537C"/>
    <w:rsid w:val="00D354FF"/>
    <w:rsid w:val="00D355A4"/>
    <w:rsid w:val="00D35A03"/>
    <w:rsid w:val="00D35DF5"/>
    <w:rsid w:val="00D35E11"/>
    <w:rsid w:val="00D35F82"/>
    <w:rsid w:val="00D360A0"/>
    <w:rsid w:val="00D363DA"/>
    <w:rsid w:val="00D363F4"/>
    <w:rsid w:val="00D36809"/>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2F7C"/>
    <w:rsid w:val="00D43166"/>
    <w:rsid w:val="00D4331F"/>
    <w:rsid w:val="00D435D6"/>
    <w:rsid w:val="00D43754"/>
    <w:rsid w:val="00D4379C"/>
    <w:rsid w:val="00D437D9"/>
    <w:rsid w:val="00D43C26"/>
    <w:rsid w:val="00D443D1"/>
    <w:rsid w:val="00D44634"/>
    <w:rsid w:val="00D44847"/>
    <w:rsid w:val="00D44B34"/>
    <w:rsid w:val="00D44C27"/>
    <w:rsid w:val="00D44DBA"/>
    <w:rsid w:val="00D44E23"/>
    <w:rsid w:val="00D454CF"/>
    <w:rsid w:val="00D45D56"/>
    <w:rsid w:val="00D45DA7"/>
    <w:rsid w:val="00D46E3A"/>
    <w:rsid w:val="00D47282"/>
    <w:rsid w:val="00D474A4"/>
    <w:rsid w:val="00D474B9"/>
    <w:rsid w:val="00D47759"/>
    <w:rsid w:val="00D4775B"/>
    <w:rsid w:val="00D479F6"/>
    <w:rsid w:val="00D47EA8"/>
    <w:rsid w:val="00D47EE3"/>
    <w:rsid w:val="00D5042D"/>
    <w:rsid w:val="00D50546"/>
    <w:rsid w:val="00D5070C"/>
    <w:rsid w:val="00D50EB1"/>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0B9"/>
    <w:rsid w:val="00D533EB"/>
    <w:rsid w:val="00D53535"/>
    <w:rsid w:val="00D5378B"/>
    <w:rsid w:val="00D5389A"/>
    <w:rsid w:val="00D5431E"/>
    <w:rsid w:val="00D546CB"/>
    <w:rsid w:val="00D547A2"/>
    <w:rsid w:val="00D548FD"/>
    <w:rsid w:val="00D54A32"/>
    <w:rsid w:val="00D54C99"/>
    <w:rsid w:val="00D54D85"/>
    <w:rsid w:val="00D550FF"/>
    <w:rsid w:val="00D553AD"/>
    <w:rsid w:val="00D557AB"/>
    <w:rsid w:val="00D55AD8"/>
    <w:rsid w:val="00D5607F"/>
    <w:rsid w:val="00D56220"/>
    <w:rsid w:val="00D56CE7"/>
    <w:rsid w:val="00D57417"/>
    <w:rsid w:val="00D577DF"/>
    <w:rsid w:val="00D57801"/>
    <w:rsid w:val="00D57910"/>
    <w:rsid w:val="00D60014"/>
    <w:rsid w:val="00D6048D"/>
    <w:rsid w:val="00D604C0"/>
    <w:rsid w:val="00D61440"/>
    <w:rsid w:val="00D6149B"/>
    <w:rsid w:val="00D61552"/>
    <w:rsid w:val="00D617B2"/>
    <w:rsid w:val="00D61ABD"/>
    <w:rsid w:val="00D61BB2"/>
    <w:rsid w:val="00D61D0F"/>
    <w:rsid w:val="00D62992"/>
    <w:rsid w:val="00D62A9D"/>
    <w:rsid w:val="00D62BB9"/>
    <w:rsid w:val="00D62C5D"/>
    <w:rsid w:val="00D62E5E"/>
    <w:rsid w:val="00D62F96"/>
    <w:rsid w:val="00D63160"/>
    <w:rsid w:val="00D635AE"/>
    <w:rsid w:val="00D63856"/>
    <w:rsid w:val="00D63AC9"/>
    <w:rsid w:val="00D63B60"/>
    <w:rsid w:val="00D63D48"/>
    <w:rsid w:val="00D6421B"/>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67F70"/>
    <w:rsid w:val="00D703A1"/>
    <w:rsid w:val="00D703F2"/>
    <w:rsid w:val="00D7041B"/>
    <w:rsid w:val="00D7071B"/>
    <w:rsid w:val="00D70CB5"/>
    <w:rsid w:val="00D70FC8"/>
    <w:rsid w:val="00D71007"/>
    <w:rsid w:val="00D710DE"/>
    <w:rsid w:val="00D71594"/>
    <w:rsid w:val="00D71611"/>
    <w:rsid w:val="00D716BB"/>
    <w:rsid w:val="00D71AC3"/>
    <w:rsid w:val="00D71B57"/>
    <w:rsid w:val="00D71FB2"/>
    <w:rsid w:val="00D720A9"/>
    <w:rsid w:val="00D72373"/>
    <w:rsid w:val="00D7260C"/>
    <w:rsid w:val="00D728D6"/>
    <w:rsid w:val="00D72913"/>
    <w:rsid w:val="00D729FC"/>
    <w:rsid w:val="00D72A92"/>
    <w:rsid w:val="00D72FB1"/>
    <w:rsid w:val="00D7316F"/>
    <w:rsid w:val="00D7340E"/>
    <w:rsid w:val="00D7390E"/>
    <w:rsid w:val="00D73CB5"/>
    <w:rsid w:val="00D73E42"/>
    <w:rsid w:val="00D7400C"/>
    <w:rsid w:val="00D743B2"/>
    <w:rsid w:val="00D74405"/>
    <w:rsid w:val="00D74896"/>
    <w:rsid w:val="00D74AFD"/>
    <w:rsid w:val="00D74B64"/>
    <w:rsid w:val="00D75BE6"/>
    <w:rsid w:val="00D75BF0"/>
    <w:rsid w:val="00D75E2C"/>
    <w:rsid w:val="00D76031"/>
    <w:rsid w:val="00D7637B"/>
    <w:rsid w:val="00D765BF"/>
    <w:rsid w:val="00D76894"/>
    <w:rsid w:val="00D76EB9"/>
    <w:rsid w:val="00D77462"/>
    <w:rsid w:val="00D77899"/>
    <w:rsid w:val="00D7792A"/>
    <w:rsid w:val="00D77A35"/>
    <w:rsid w:val="00D80357"/>
    <w:rsid w:val="00D803A6"/>
    <w:rsid w:val="00D80A47"/>
    <w:rsid w:val="00D80A8A"/>
    <w:rsid w:val="00D80B44"/>
    <w:rsid w:val="00D80D11"/>
    <w:rsid w:val="00D80E6E"/>
    <w:rsid w:val="00D811E9"/>
    <w:rsid w:val="00D81233"/>
    <w:rsid w:val="00D8149C"/>
    <w:rsid w:val="00D819F9"/>
    <w:rsid w:val="00D81BBF"/>
    <w:rsid w:val="00D81DAD"/>
    <w:rsid w:val="00D8209A"/>
    <w:rsid w:val="00D82333"/>
    <w:rsid w:val="00D823D5"/>
    <w:rsid w:val="00D825A1"/>
    <w:rsid w:val="00D828EF"/>
    <w:rsid w:val="00D82A0E"/>
    <w:rsid w:val="00D82ACD"/>
    <w:rsid w:val="00D82B1A"/>
    <w:rsid w:val="00D82C60"/>
    <w:rsid w:val="00D82E3D"/>
    <w:rsid w:val="00D82E97"/>
    <w:rsid w:val="00D82E9D"/>
    <w:rsid w:val="00D82FCA"/>
    <w:rsid w:val="00D830D3"/>
    <w:rsid w:val="00D83203"/>
    <w:rsid w:val="00D832B1"/>
    <w:rsid w:val="00D832E7"/>
    <w:rsid w:val="00D833C5"/>
    <w:rsid w:val="00D833DC"/>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0C7"/>
    <w:rsid w:val="00D851DD"/>
    <w:rsid w:val="00D85874"/>
    <w:rsid w:val="00D858C8"/>
    <w:rsid w:val="00D85E0F"/>
    <w:rsid w:val="00D85EDA"/>
    <w:rsid w:val="00D86073"/>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B76"/>
    <w:rsid w:val="00D90CB1"/>
    <w:rsid w:val="00D9120A"/>
    <w:rsid w:val="00D912BC"/>
    <w:rsid w:val="00D9144F"/>
    <w:rsid w:val="00D9156D"/>
    <w:rsid w:val="00D91702"/>
    <w:rsid w:val="00D91ABB"/>
    <w:rsid w:val="00D91BC7"/>
    <w:rsid w:val="00D922FE"/>
    <w:rsid w:val="00D92A8E"/>
    <w:rsid w:val="00D92D44"/>
    <w:rsid w:val="00D930F4"/>
    <w:rsid w:val="00D936EB"/>
    <w:rsid w:val="00D93A5F"/>
    <w:rsid w:val="00D93A7D"/>
    <w:rsid w:val="00D93C47"/>
    <w:rsid w:val="00D93C72"/>
    <w:rsid w:val="00D93CA6"/>
    <w:rsid w:val="00D93EC2"/>
    <w:rsid w:val="00D9405C"/>
    <w:rsid w:val="00D948BE"/>
    <w:rsid w:val="00D94A84"/>
    <w:rsid w:val="00D94BCE"/>
    <w:rsid w:val="00D94E7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0E6E"/>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3874"/>
    <w:rsid w:val="00DA4022"/>
    <w:rsid w:val="00DA4791"/>
    <w:rsid w:val="00DA489E"/>
    <w:rsid w:val="00DA4919"/>
    <w:rsid w:val="00DA4A2A"/>
    <w:rsid w:val="00DA4ADB"/>
    <w:rsid w:val="00DA4BB0"/>
    <w:rsid w:val="00DA4CF8"/>
    <w:rsid w:val="00DA4F16"/>
    <w:rsid w:val="00DA57DF"/>
    <w:rsid w:val="00DA5FBE"/>
    <w:rsid w:val="00DA68FA"/>
    <w:rsid w:val="00DA6B07"/>
    <w:rsid w:val="00DA6DD2"/>
    <w:rsid w:val="00DA6EF3"/>
    <w:rsid w:val="00DA7491"/>
    <w:rsid w:val="00DA78FC"/>
    <w:rsid w:val="00DA7AB5"/>
    <w:rsid w:val="00DA7BC8"/>
    <w:rsid w:val="00DB0372"/>
    <w:rsid w:val="00DB069A"/>
    <w:rsid w:val="00DB06E8"/>
    <w:rsid w:val="00DB0AF2"/>
    <w:rsid w:val="00DB0C7C"/>
    <w:rsid w:val="00DB0CE3"/>
    <w:rsid w:val="00DB1916"/>
    <w:rsid w:val="00DB198D"/>
    <w:rsid w:val="00DB19F2"/>
    <w:rsid w:val="00DB1A5B"/>
    <w:rsid w:val="00DB1D19"/>
    <w:rsid w:val="00DB1F0C"/>
    <w:rsid w:val="00DB1F3D"/>
    <w:rsid w:val="00DB2243"/>
    <w:rsid w:val="00DB2367"/>
    <w:rsid w:val="00DB23CF"/>
    <w:rsid w:val="00DB24D3"/>
    <w:rsid w:val="00DB2712"/>
    <w:rsid w:val="00DB286A"/>
    <w:rsid w:val="00DB295D"/>
    <w:rsid w:val="00DB370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25"/>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B6B"/>
    <w:rsid w:val="00DC2C26"/>
    <w:rsid w:val="00DC2FC4"/>
    <w:rsid w:val="00DC3735"/>
    <w:rsid w:val="00DC39C2"/>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6DF5"/>
    <w:rsid w:val="00DC6FE6"/>
    <w:rsid w:val="00DC7143"/>
    <w:rsid w:val="00DC7155"/>
    <w:rsid w:val="00DC71E8"/>
    <w:rsid w:val="00DC7474"/>
    <w:rsid w:val="00DC7C56"/>
    <w:rsid w:val="00DC7E08"/>
    <w:rsid w:val="00DD0232"/>
    <w:rsid w:val="00DD05C3"/>
    <w:rsid w:val="00DD089C"/>
    <w:rsid w:val="00DD0AE5"/>
    <w:rsid w:val="00DD0D23"/>
    <w:rsid w:val="00DD0ECA"/>
    <w:rsid w:val="00DD0F12"/>
    <w:rsid w:val="00DD0FA4"/>
    <w:rsid w:val="00DD1336"/>
    <w:rsid w:val="00DD16B6"/>
    <w:rsid w:val="00DD1D40"/>
    <w:rsid w:val="00DD1FE4"/>
    <w:rsid w:val="00DD1FFA"/>
    <w:rsid w:val="00DD205B"/>
    <w:rsid w:val="00DD25D7"/>
    <w:rsid w:val="00DD2637"/>
    <w:rsid w:val="00DD2A02"/>
    <w:rsid w:val="00DD2C48"/>
    <w:rsid w:val="00DD2DDF"/>
    <w:rsid w:val="00DD2F2A"/>
    <w:rsid w:val="00DD32F6"/>
    <w:rsid w:val="00DD3552"/>
    <w:rsid w:val="00DD37B4"/>
    <w:rsid w:val="00DD3AD3"/>
    <w:rsid w:val="00DD3C5F"/>
    <w:rsid w:val="00DD3D66"/>
    <w:rsid w:val="00DD3E47"/>
    <w:rsid w:val="00DD3F89"/>
    <w:rsid w:val="00DD410D"/>
    <w:rsid w:val="00DD45C4"/>
    <w:rsid w:val="00DD4701"/>
    <w:rsid w:val="00DD4880"/>
    <w:rsid w:val="00DD53E8"/>
    <w:rsid w:val="00DD540E"/>
    <w:rsid w:val="00DD5425"/>
    <w:rsid w:val="00DD548C"/>
    <w:rsid w:val="00DD55BD"/>
    <w:rsid w:val="00DD5722"/>
    <w:rsid w:val="00DD57E3"/>
    <w:rsid w:val="00DD5CE2"/>
    <w:rsid w:val="00DD65AA"/>
    <w:rsid w:val="00DD6F6A"/>
    <w:rsid w:val="00DD7284"/>
    <w:rsid w:val="00DD736A"/>
    <w:rsid w:val="00DD7DAA"/>
    <w:rsid w:val="00DD7DD9"/>
    <w:rsid w:val="00DE05C2"/>
    <w:rsid w:val="00DE08CC"/>
    <w:rsid w:val="00DE0E28"/>
    <w:rsid w:val="00DE0E67"/>
    <w:rsid w:val="00DE0FBE"/>
    <w:rsid w:val="00DE13E3"/>
    <w:rsid w:val="00DE145D"/>
    <w:rsid w:val="00DE15BD"/>
    <w:rsid w:val="00DE1781"/>
    <w:rsid w:val="00DE1A44"/>
    <w:rsid w:val="00DE1A4B"/>
    <w:rsid w:val="00DE1F1A"/>
    <w:rsid w:val="00DE1F5D"/>
    <w:rsid w:val="00DE2331"/>
    <w:rsid w:val="00DE247B"/>
    <w:rsid w:val="00DE24FA"/>
    <w:rsid w:val="00DE2956"/>
    <w:rsid w:val="00DE2A23"/>
    <w:rsid w:val="00DE2B36"/>
    <w:rsid w:val="00DE2B5E"/>
    <w:rsid w:val="00DE2B91"/>
    <w:rsid w:val="00DE2DF4"/>
    <w:rsid w:val="00DE3240"/>
    <w:rsid w:val="00DE332D"/>
    <w:rsid w:val="00DE3674"/>
    <w:rsid w:val="00DE377A"/>
    <w:rsid w:val="00DE3F81"/>
    <w:rsid w:val="00DE4022"/>
    <w:rsid w:val="00DE46E9"/>
    <w:rsid w:val="00DE474A"/>
    <w:rsid w:val="00DE49EF"/>
    <w:rsid w:val="00DE4BBE"/>
    <w:rsid w:val="00DE4D2A"/>
    <w:rsid w:val="00DE4E88"/>
    <w:rsid w:val="00DE4EB1"/>
    <w:rsid w:val="00DE4F95"/>
    <w:rsid w:val="00DE518B"/>
    <w:rsid w:val="00DE59C2"/>
    <w:rsid w:val="00DE5E1C"/>
    <w:rsid w:val="00DE6228"/>
    <w:rsid w:val="00DE63B5"/>
    <w:rsid w:val="00DE64D5"/>
    <w:rsid w:val="00DE66B5"/>
    <w:rsid w:val="00DE6FA4"/>
    <w:rsid w:val="00DE7E61"/>
    <w:rsid w:val="00DF0060"/>
    <w:rsid w:val="00DF032E"/>
    <w:rsid w:val="00DF0489"/>
    <w:rsid w:val="00DF058D"/>
    <w:rsid w:val="00DF0675"/>
    <w:rsid w:val="00DF0A42"/>
    <w:rsid w:val="00DF0D75"/>
    <w:rsid w:val="00DF0DCF"/>
    <w:rsid w:val="00DF0F45"/>
    <w:rsid w:val="00DF110D"/>
    <w:rsid w:val="00DF12B6"/>
    <w:rsid w:val="00DF1300"/>
    <w:rsid w:val="00DF14BF"/>
    <w:rsid w:val="00DF14C0"/>
    <w:rsid w:val="00DF19C0"/>
    <w:rsid w:val="00DF1B64"/>
    <w:rsid w:val="00DF20D9"/>
    <w:rsid w:val="00DF22BB"/>
    <w:rsid w:val="00DF258F"/>
    <w:rsid w:val="00DF25AC"/>
    <w:rsid w:val="00DF28A4"/>
    <w:rsid w:val="00DF2920"/>
    <w:rsid w:val="00DF2F73"/>
    <w:rsid w:val="00DF34F2"/>
    <w:rsid w:val="00DF36A6"/>
    <w:rsid w:val="00DF3BB3"/>
    <w:rsid w:val="00DF3E29"/>
    <w:rsid w:val="00DF3F74"/>
    <w:rsid w:val="00DF4304"/>
    <w:rsid w:val="00DF431D"/>
    <w:rsid w:val="00DF4332"/>
    <w:rsid w:val="00DF437B"/>
    <w:rsid w:val="00DF4571"/>
    <w:rsid w:val="00DF463A"/>
    <w:rsid w:val="00DF46E1"/>
    <w:rsid w:val="00DF47F6"/>
    <w:rsid w:val="00DF481A"/>
    <w:rsid w:val="00DF4C9C"/>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DF7E49"/>
    <w:rsid w:val="00E00286"/>
    <w:rsid w:val="00E0049C"/>
    <w:rsid w:val="00E00753"/>
    <w:rsid w:val="00E0092B"/>
    <w:rsid w:val="00E00E00"/>
    <w:rsid w:val="00E0103B"/>
    <w:rsid w:val="00E01220"/>
    <w:rsid w:val="00E0157A"/>
    <w:rsid w:val="00E017A4"/>
    <w:rsid w:val="00E019A4"/>
    <w:rsid w:val="00E01D44"/>
    <w:rsid w:val="00E01E60"/>
    <w:rsid w:val="00E02401"/>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6C0"/>
    <w:rsid w:val="00E059D4"/>
    <w:rsid w:val="00E05BBF"/>
    <w:rsid w:val="00E05DFF"/>
    <w:rsid w:val="00E05EC3"/>
    <w:rsid w:val="00E05F23"/>
    <w:rsid w:val="00E062DA"/>
    <w:rsid w:val="00E062FC"/>
    <w:rsid w:val="00E066F5"/>
    <w:rsid w:val="00E06A77"/>
    <w:rsid w:val="00E06A95"/>
    <w:rsid w:val="00E06C9F"/>
    <w:rsid w:val="00E06EAE"/>
    <w:rsid w:val="00E071C0"/>
    <w:rsid w:val="00E07368"/>
    <w:rsid w:val="00E075B0"/>
    <w:rsid w:val="00E0767C"/>
    <w:rsid w:val="00E07BDC"/>
    <w:rsid w:val="00E07C9E"/>
    <w:rsid w:val="00E1070A"/>
    <w:rsid w:val="00E10923"/>
    <w:rsid w:val="00E10C3D"/>
    <w:rsid w:val="00E10D23"/>
    <w:rsid w:val="00E10D98"/>
    <w:rsid w:val="00E10E12"/>
    <w:rsid w:val="00E10EFF"/>
    <w:rsid w:val="00E1159E"/>
    <w:rsid w:val="00E1171F"/>
    <w:rsid w:val="00E11983"/>
    <w:rsid w:val="00E119B3"/>
    <w:rsid w:val="00E11B3C"/>
    <w:rsid w:val="00E11F3A"/>
    <w:rsid w:val="00E12117"/>
    <w:rsid w:val="00E129AB"/>
    <w:rsid w:val="00E12BC1"/>
    <w:rsid w:val="00E1310E"/>
    <w:rsid w:val="00E13183"/>
    <w:rsid w:val="00E133E7"/>
    <w:rsid w:val="00E1340D"/>
    <w:rsid w:val="00E13875"/>
    <w:rsid w:val="00E13A4E"/>
    <w:rsid w:val="00E14379"/>
    <w:rsid w:val="00E149B2"/>
    <w:rsid w:val="00E14D07"/>
    <w:rsid w:val="00E14D11"/>
    <w:rsid w:val="00E14DB3"/>
    <w:rsid w:val="00E15036"/>
    <w:rsid w:val="00E153C8"/>
    <w:rsid w:val="00E1547B"/>
    <w:rsid w:val="00E1567C"/>
    <w:rsid w:val="00E15759"/>
    <w:rsid w:val="00E1618F"/>
    <w:rsid w:val="00E164A0"/>
    <w:rsid w:val="00E1660E"/>
    <w:rsid w:val="00E16D18"/>
    <w:rsid w:val="00E16F5F"/>
    <w:rsid w:val="00E1723A"/>
    <w:rsid w:val="00E17A7D"/>
    <w:rsid w:val="00E17BD7"/>
    <w:rsid w:val="00E17D74"/>
    <w:rsid w:val="00E17DDB"/>
    <w:rsid w:val="00E17ED1"/>
    <w:rsid w:val="00E17F5F"/>
    <w:rsid w:val="00E203A0"/>
    <w:rsid w:val="00E204AB"/>
    <w:rsid w:val="00E205FB"/>
    <w:rsid w:val="00E20974"/>
    <w:rsid w:val="00E20E26"/>
    <w:rsid w:val="00E210C2"/>
    <w:rsid w:val="00E21425"/>
    <w:rsid w:val="00E215A4"/>
    <w:rsid w:val="00E21CFA"/>
    <w:rsid w:val="00E21D23"/>
    <w:rsid w:val="00E2212C"/>
    <w:rsid w:val="00E2224A"/>
    <w:rsid w:val="00E228BA"/>
    <w:rsid w:val="00E22AAE"/>
    <w:rsid w:val="00E22C7C"/>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4FEB"/>
    <w:rsid w:val="00E250D0"/>
    <w:rsid w:val="00E252CD"/>
    <w:rsid w:val="00E258C4"/>
    <w:rsid w:val="00E25A85"/>
    <w:rsid w:val="00E26321"/>
    <w:rsid w:val="00E26816"/>
    <w:rsid w:val="00E268BE"/>
    <w:rsid w:val="00E26E5E"/>
    <w:rsid w:val="00E275A0"/>
    <w:rsid w:val="00E276BD"/>
    <w:rsid w:val="00E27A1F"/>
    <w:rsid w:val="00E27B59"/>
    <w:rsid w:val="00E27CA8"/>
    <w:rsid w:val="00E30396"/>
    <w:rsid w:val="00E30C38"/>
    <w:rsid w:val="00E30D11"/>
    <w:rsid w:val="00E30D93"/>
    <w:rsid w:val="00E30DF6"/>
    <w:rsid w:val="00E31270"/>
    <w:rsid w:val="00E3165B"/>
    <w:rsid w:val="00E31850"/>
    <w:rsid w:val="00E319B2"/>
    <w:rsid w:val="00E31BF3"/>
    <w:rsid w:val="00E31D2C"/>
    <w:rsid w:val="00E31DB1"/>
    <w:rsid w:val="00E320CE"/>
    <w:rsid w:val="00E32289"/>
    <w:rsid w:val="00E32867"/>
    <w:rsid w:val="00E32B45"/>
    <w:rsid w:val="00E333EA"/>
    <w:rsid w:val="00E33A0F"/>
    <w:rsid w:val="00E33A86"/>
    <w:rsid w:val="00E33D2A"/>
    <w:rsid w:val="00E342F3"/>
    <w:rsid w:val="00E348B5"/>
    <w:rsid w:val="00E351BF"/>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79A"/>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8A"/>
    <w:rsid w:val="00E42FC8"/>
    <w:rsid w:val="00E431AA"/>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503"/>
    <w:rsid w:val="00E51759"/>
    <w:rsid w:val="00E51C7A"/>
    <w:rsid w:val="00E51D00"/>
    <w:rsid w:val="00E51EC9"/>
    <w:rsid w:val="00E51EEA"/>
    <w:rsid w:val="00E51FB4"/>
    <w:rsid w:val="00E52225"/>
    <w:rsid w:val="00E522D7"/>
    <w:rsid w:val="00E5231B"/>
    <w:rsid w:val="00E5254A"/>
    <w:rsid w:val="00E5278B"/>
    <w:rsid w:val="00E528DC"/>
    <w:rsid w:val="00E52D7B"/>
    <w:rsid w:val="00E53008"/>
    <w:rsid w:val="00E53145"/>
    <w:rsid w:val="00E5340A"/>
    <w:rsid w:val="00E5372B"/>
    <w:rsid w:val="00E5385A"/>
    <w:rsid w:val="00E53B62"/>
    <w:rsid w:val="00E54608"/>
    <w:rsid w:val="00E54702"/>
    <w:rsid w:val="00E5474B"/>
    <w:rsid w:val="00E54A0B"/>
    <w:rsid w:val="00E54B3F"/>
    <w:rsid w:val="00E54C45"/>
    <w:rsid w:val="00E54E0E"/>
    <w:rsid w:val="00E54FC4"/>
    <w:rsid w:val="00E567DD"/>
    <w:rsid w:val="00E5699B"/>
    <w:rsid w:val="00E56A5A"/>
    <w:rsid w:val="00E56B65"/>
    <w:rsid w:val="00E56F88"/>
    <w:rsid w:val="00E573DA"/>
    <w:rsid w:val="00E5757D"/>
    <w:rsid w:val="00E57734"/>
    <w:rsid w:val="00E577F6"/>
    <w:rsid w:val="00E57A03"/>
    <w:rsid w:val="00E57B58"/>
    <w:rsid w:val="00E57C80"/>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095"/>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08"/>
    <w:rsid w:val="00E66E34"/>
    <w:rsid w:val="00E67046"/>
    <w:rsid w:val="00E67268"/>
    <w:rsid w:val="00E67289"/>
    <w:rsid w:val="00E674D1"/>
    <w:rsid w:val="00E6767C"/>
    <w:rsid w:val="00E67870"/>
    <w:rsid w:val="00E67872"/>
    <w:rsid w:val="00E67A84"/>
    <w:rsid w:val="00E67F44"/>
    <w:rsid w:val="00E701B1"/>
    <w:rsid w:val="00E7026D"/>
    <w:rsid w:val="00E709AC"/>
    <w:rsid w:val="00E709D6"/>
    <w:rsid w:val="00E70B18"/>
    <w:rsid w:val="00E716CB"/>
    <w:rsid w:val="00E7171F"/>
    <w:rsid w:val="00E720D4"/>
    <w:rsid w:val="00E720FD"/>
    <w:rsid w:val="00E7214F"/>
    <w:rsid w:val="00E72173"/>
    <w:rsid w:val="00E728AE"/>
    <w:rsid w:val="00E729E7"/>
    <w:rsid w:val="00E73013"/>
    <w:rsid w:val="00E73193"/>
    <w:rsid w:val="00E7330F"/>
    <w:rsid w:val="00E736D8"/>
    <w:rsid w:val="00E73EA5"/>
    <w:rsid w:val="00E73F7C"/>
    <w:rsid w:val="00E746B9"/>
    <w:rsid w:val="00E7524C"/>
    <w:rsid w:val="00E753BE"/>
    <w:rsid w:val="00E754BA"/>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B96"/>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50F"/>
    <w:rsid w:val="00E876C3"/>
    <w:rsid w:val="00E87A2D"/>
    <w:rsid w:val="00E90038"/>
    <w:rsid w:val="00E905B3"/>
    <w:rsid w:val="00E90643"/>
    <w:rsid w:val="00E90B11"/>
    <w:rsid w:val="00E90B9E"/>
    <w:rsid w:val="00E90D49"/>
    <w:rsid w:val="00E9106E"/>
    <w:rsid w:val="00E91150"/>
    <w:rsid w:val="00E91631"/>
    <w:rsid w:val="00E91849"/>
    <w:rsid w:val="00E91E50"/>
    <w:rsid w:val="00E91F3C"/>
    <w:rsid w:val="00E920AA"/>
    <w:rsid w:val="00E92379"/>
    <w:rsid w:val="00E92561"/>
    <w:rsid w:val="00E92635"/>
    <w:rsid w:val="00E92661"/>
    <w:rsid w:val="00E929A7"/>
    <w:rsid w:val="00E92A0D"/>
    <w:rsid w:val="00E92A3D"/>
    <w:rsid w:val="00E92BA3"/>
    <w:rsid w:val="00E934CF"/>
    <w:rsid w:val="00E937B9"/>
    <w:rsid w:val="00E93A08"/>
    <w:rsid w:val="00E93B6F"/>
    <w:rsid w:val="00E93BA8"/>
    <w:rsid w:val="00E94155"/>
    <w:rsid w:val="00E94544"/>
    <w:rsid w:val="00E94615"/>
    <w:rsid w:val="00E94716"/>
    <w:rsid w:val="00E94944"/>
    <w:rsid w:val="00E95118"/>
    <w:rsid w:val="00E95142"/>
    <w:rsid w:val="00E95657"/>
    <w:rsid w:val="00E959BF"/>
    <w:rsid w:val="00E95BFD"/>
    <w:rsid w:val="00E95C0B"/>
    <w:rsid w:val="00E95CD6"/>
    <w:rsid w:val="00E95FF7"/>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1EDD"/>
    <w:rsid w:val="00EA2233"/>
    <w:rsid w:val="00EA27D6"/>
    <w:rsid w:val="00EA289C"/>
    <w:rsid w:val="00EA2990"/>
    <w:rsid w:val="00EA2AB5"/>
    <w:rsid w:val="00EA2FC9"/>
    <w:rsid w:val="00EA338C"/>
    <w:rsid w:val="00EA3526"/>
    <w:rsid w:val="00EA3DFD"/>
    <w:rsid w:val="00EA42BD"/>
    <w:rsid w:val="00EA4A17"/>
    <w:rsid w:val="00EA4B90"/>
    <w:rsid w:val="00EA4BD3"/>
    <w:rsid w:val="00EA4FE8"/>
    <w:rsid w:val="00EA53D8"/>
    <w:rsid w:val="00EA54E5"/>
    <w:rsid w:val="00EA5BBC"/>
    <w:rsid w:val="00EA5C44"/>
    <w:rsid w:val="00EA662B"/>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A7FFB"/>
    <w:rsid w:val="00EB0278"/>
    <w:rsid w:val="00EB04F0"/>
    <w:rsid w:val="00EB0636"/>
    <w:rsid w:val="00EB071D"/>
    <w:rsid w:val="00EB0ABA"/>
    <w:rsid w:val="00EB0D73"/>
    <w:rsid w:val="00EB14E7"/>
    <w:rsid w:val="00EB1774"/>
    <w:rsid w:val="00EB18F8"/>
    <w:rsid w:val="00EB1F74"/>
    <w:rsid w:val="00EB2205"/>
    <w:rsid w:val="00EB2437"/>
    <w:rsid w:val="00EB267E"/>
    <w:rsid w:val="00EB273A"/>
    <w:rsid w:val="00EB2E65"/>
    <w:rsid w:val="00EB3109"/>
    <w:rsid w:val="00EB315C"/>
    <w:rsid w:val="00EB3317"/>
    <w:rsid w:val="00EB3484"/>
    <w:rsid w:val="00EB3575"/>
    <w:rsid w:val="00EB35D2"/>
    <w:rsid w:val="00EB3E89"/>
    <w:rsid w:val="00EB4316"/>
    <w:rsid w:val="00EB4516"/>
    <w:rsid w:val="00EB485C"/>
    <w:rsid w:val="00EB4963"/>
    <w:rsid w:val="00EB4BBC"/>
    <w:rsid w:val="00EB4F90"/>
    <w:rsid w:val="00EB56E4"/>
    <w:rsid w:val="00EB57ED"/>
    <w:rsid w:val="00EB5860"/>
    <w:rsid w:val="00EB5AAC"/>
    <w:rsid w:val="00EB602D"/>
    <w:rsid w:val="00EB65E8"/>
    <w:rsid w:val="00EB6737"/>
    <w:rsid w:val="00EB6BD4"/>
    <w:rsid w:val="00EB6D26"/>
    <w:rsid w:val="00EB6D57"/>
    <w:rsid w:val="00EB7478"/>
    <w:rsid w:val="00EB7807"/>
    <w:rsid w:val="00EB7BD9"/>
    <w:rsid w:val="00EB7E47"/>
    <w:rsid w:val="00EB7FBC"/>
    <w:rsid w:val="00EC0292"/>
    <w:rsid w:val="00EC0447"/>
    <w:rsid w:val="00EC063C"/>
    <w:rsid w:val="00EC06B0"/>
    <w:rsid w:val="00EC06B1"/>
    <w:rsid w:val="00EC07B1"/>
    <w:rsid w:val="00EC0CCE"/>
    <w:rsid w:val="00EC0CED"/>
    <w:rsid w:val="00EC0F87"/>
    <w:rsid w:val="00EC11D9"/>
    <w:rsid w:val="00EC131C"/>
    <w:rsid w:val="00EC15F7"/>
    <w:rsid w:val="00EC1823"/>
    <w:rsid w:val="00EC1F92"/>
    <w:rsid w:val="00EC21D6"/>
    <w:rsid w:val="00EC2711"/>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2B0"/>
    <w:rsid w:val="00EC4391"/>
    <w:rsid w:val="00EC44BD"/>
    <w:rsid w:val="00EC4757"/>
    <w:rsid w:val="00EC4B18"/>
    <w:rsid w:val="00EC4D23"/>
    <w:rsid w:val="00EC50F2"/>
    <w:rsid w:val="00EC515E"/>
    <w:rsid w:val="00EC51A7"/>
    <w:rsid w:val="00EC5385"/>
    <w:rsid w:val="00EC5552"/>
    <w:rsid w:val="00EC5702"/>
    <w:rsid w:val="00EC5844"/>
    <w:rsid w:val="00EC5AA7"/>
    <w:rsid w:val="00EC5B93"/>
    <w:rsid w:val="00EC6158"/>
    <w:rsid w:val="00EC6183"/>
    <w:rsid w:val="00EC62A5"/>
    <w:rsid w:val="00EC6929"/>
    <w:rsid w:val="00EC6C80"/>
    <w:rsid w:val="00EC721F"/>
    <w:rsid w:val="00EC723D"/>
    <w:rsid w:val="00EC738E"/>
    <w:rsid w:val="00EC7509"/>
    <w:rsid w:val="00EC768E"/>
    <w:rsid w:val="00EC7D2F"/>
    <w:rsid w:val="00ED0105"/>
    <w:rsid w:val="00ED0176"/>
    <w:rsid w:val="00ED0491"/>
    <w:rsid w:val="00ED07ED"/>
    <w:rsid w:val="00ED082F"/>
    <w:rsid w:val="00ED0B36"/>
    <w:rsid w:val="00ED0BD2"/>
    <w:rsid w:val="00ED0E09"/>
    <w:rsid w:val="00ED0EB9"/>
    <w:rsid w:val="00ED0FB8"/>
    <w:rsid w:val="00ED120E"/>
    <w:rsid w:val="00ED148B"/>
    <w:rsid w:val="00ED17B1"/>
    <w:rsid w:val="00ED19A1"/>
    <w:rsid w:val="00ED2048"/>
    <w:rsid w:val="00ED2089"/>
    <w:rsid w:val="00ED212D"/>
    <w:rsid w:val="00ED2398"/>
    <w:rsid w:val="00ED2487"/>
    <w:rsid w:val="00ED24F7"/>
    <w:rsid w:val="00ED254C"/>
    <w:rsid w:val="00ED26BE"/>
    <w:rsid w:val="00ED3114"/>
    <w:rsid w:val="00ED32C6"/>
    <w:rsid w:val="00ED34F5"/>
    <w:rsid w:val="00ED3737"/>
    <w:rsid w:val="00ED3848"/>
    <w:rsid w:val="00ED3A95"/>
    <w:rsid w:val="00ED408F"/>
    <w:rsid w:val="00ED4486"/>
    <w:rsid w:val="00ED44B9"/>
    <w:rsid w:val="00ED46B4"/>
    <w:rsid w:val="00ED46DA"/>
    <w:rsid w:val="00ED4884"/>
    <w:rsid w:val="00ED4963"/>
    <w:rsid w:val="00ED49E2"/>
    <w:rsid w:val="00ED4DD8"/>
    <w:rsid w:val="00ED52CF"/>
    <w:rsid w:val="00ED531F"/>
    <w:rsid w:val="00ED53B0"/>
    <w:rsid w:val="00ED5773"/>
    <w:rsid w:val="00ED57B8"/>
    <w:rsid w:val="00ED5B1F"/>
    <w:rsid w:val="00ED5D31"/>
    <w:rsid w:val="00ED5DC9"/>
    <w:rsid w:val="00ED5FD7"/>
    <w:rsid w:val="00ED61E1"/>
    <w:rsid w:val="00ED63CB"/>
    <w:rsid w:val="00ED6786"/>
    <w:rsid w:val="00ED6E70"/>
    <w:rsid w:val="00ED6E92"/>
    <w:rsid w:val="00ED6F46"/>
    <w:rsid w:val="00ED71EF"/>
    <w:rsid w:val="00ED7247"/>
    <w:rsid w:val="00ED74F5"/>
    <w:rsid w:val="00ED7689"/>
    <w:rsid w:val="00ED77F6"/>
    <w:rsid w:val="00ED78A8"/>
    <w:rsid w:val="00ED7F73"/>
    <w:rsid w:val="00EE0300"/>
    <w:rsid w:val="00EE0332"/>
    <w:rsid w:val="00EE03EC"/>
    <w:rsid w:val="00EE0A85"/>
    <w:rsid w:val="00EE0F85"/>
    <w:rsid w:val="00EE12E5"/>
    <w:rsid w:val="00EE196E"/>
    <w:rsid w:val="00EE1E0A"/>
    <w:rsid w:val="00EE240E"/>
    <w:rsid w:val="00EE25B5"/>
    <w:rsid w:val="00EE27EE"/>
    <w:rsid w:val="00EE2C1E"/>
    <w:rsid w:val="00EE3464"/>
    <w:rsid w:val="00EE34F0"/>
    <w:rsid w:val="00EE38AC"/>
    <w:rsid w:val="00EE417E"/>
    <w:rsid w:val="00EE4184"/>
    <w:rsid w:val="00EE4A31"/>
    <w:rsid w:val="00EE4C0D"/>
    <w:rsid w:val="00EE4D82"/>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C9F"/>
    <w:rsid w:val="00EE6EFF"/>
    <w:rsid w:val="00EE7058"/>
    <w:rsid w:val="00EE7300"/>
    <w:rsid w:val="00EE73B0"/>
    <w:rsid w:val="00EE7467"/>
    <w:rsid w:val="00EE7566"/>
    <w:rsid w:val="00EE779B"/>
    <w:rsid w:val="00EF0668"/>
    <w:rsid w:val="00EF06CD"/>
    <w:rsid w:val="00EF07DB"/>
    <w:rsid w:val="00EF0CD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277"/>
    <w:rsid w:val="00EF44EA"/>
    <w:rsid w:val="00EF486F"/>
    <w:rsid w:val="00EF48BE"/>
    <w:rsid w:val="00EF5115"/>
    <w:rsid w:val="00EF5259"/>
    <w:rsid w:val="00EF5331"/>
    <w:rsid w:val="00EF5539"/>
    <w:rsid w:val="00EF5731"/>
    <w:rsid w:val="00EF58AD"/>
    <w:rsid w:val="00EF59E8"/>
    <w:rsid w:val="00EF5D05"/>
    <w:rsid w:val="00EF5E3C"/>
    <w:rsid w:val="00EF5FF6"/>
    <w:rsid w:val="00EF6319"/>
    <w:rsid w:val="00EF6410"/>
    <w:rsid w:val="00EF6590"/>
    <w:rsid w:val="00EF66B7"/>
    <w:rsid w:val="00EF6926"/>
    <w:rsid w:val="00EF6B34"/>
    <w:rsid w:val="00EF6D22"/>
    <w:rsid w:val="00EF755A"/>
    <w:rsid w:val="00EF7B27"/>
    <w:rsid w:val="00EF7BA6"/>
    <w:rsid w:val="00EF7C07"/>
    <w:rsid w:val="00EF7F05"/>
    <w:rsid w:val="00F00133"/>
    <w:rsid w:val="00F00328"/>
    <w:rsid w:val="00F003CE"/>
    <w:rsid w:val="00F003DE"/>
    <w:rsid w:val="00F00491"/>
    <w:rsid w:val="00F006BC"/>
    <w:rsid w:val="00F00C8B"/>
    <w:rsid w:val="00F00D59"/>
    <w:rsid w:val="00F00F61"/>
    <w:rsid w:val="00F01183"/>
    <w:rsid w:val="00F0147B"/>
    <w:rsid w:val="00F0176E"/>
    <w:rsid w:val="00F01917"/>
    <w:rsid w:val="00F01CD5"/>
    <w:rsid w:val="00F01E98"/>
    <w:rsid w:val="00F023AF"/>
    <w:rsid w:val="00F02417"/>
    <w:rsid w:val="00F024E6"/>
    <w:rsid w:val="00F024F7"/>
    <w:rsid w:val="00F0287B"/>
    <w:rsid w:val="00F02942"/>
    <w:rsid w:val="00F02FE2"/>
    <w:rsid w:val="00F03183"/>
    <w:rsid w:val="00F03259"/>
    <w:rsid w:val="00F032F6"/>
    <w:rsid w:val="00F0348D"/>
    <w:rsid w:val="00F03A50"/>
    <w:rsid w:val="00F03CCC"/>
    <w:rsid w:val="00F03F06"/>
    <w:rsid w:val="00F046EE"/>
    <w:rsid w:val="00F04B42"/>
    <w:rsid w:val="00F05109"/>
    <w:rsid w:val="00F0513D"/>
    <w:rsid w:val="00F051B0"/>
    <w:rsid w:val="00F05280"/>
    <w:rsid w:val="00F05917"/>
    <w:rsid w:val="00F05955"/>
    <w:rsid w:val="00F059B2"/>
    <w:rsid w:val="00F05F42"/>
    <w:rsid w:val="00F06ECA"/>
    <w:rsid w:val="00F074ED"/>
    <w:rsid w:val="00F076D5"/>
    <w:rsid w:val="00F07B81"/>
    <w:rsid w:val="00F1013C"/>
    <w:rsid w:val="00F10403"/>
    <w:rsid w:val="00F1105A"/>
    <w:rsid w:val="00F11068"/>
    <w:rsid w:val="00F11209"/>
    <w:rsid w:val="00F11940"/>
    <w:rsid w:val="00F11C82"/>
    <w:rsid w:val="00F11FCF"/>
    <w:rsid w:val="00F12A8A"/>
    <w:rsid w:val="00F13026"/>
    <w:rsid w:val="00F1321F"/>
    <w:rsid w:val="00F13456"/>
    <w:rsid w:val="00F1368B"/>
    <w:rsid w:val="00F13889"/>
    <w:rsid w:val="00F14084"/>
    <w:rsid w:val="00F1425B"/>
    <w:rsid w:val="00F14567"/>
    <w:rsid w:val="00F14DC6"/>
    <w:rsid w:val="00F15029"/>
    <w:rsid w:val="00F1557F"/>
    <w:rsid w:val="00F164D5"/>
    <w:rsid w:val="00F167CC"/>
    <w:rsid w:val="00F16915"/>
    <w:rsid w:val="00F16C03"/>
    <w:rsid w:val="00F16C96"/>
    <w:rsid w:val="00F16E49"/>
    <w:rsid w:val="00F17517"/>
    <w:rsid w:val="00F175BC"/>
    <w:rsid w:val="00F176A1"/>
    <w:rsid w:val="00F17847"/>
    <w:rsid w:val="00F1790B"/>
    <w:rsid w:val="00F1794D"/>
    <w:rsid w:val="00F1799C"/>
    <w:rsid w:val="00F17A71"/>
    <w:rsid w:val="00F20186"/>
    <w:rsid w:val="00F20243"/>
    <w:rsid w:val="00F2042E"/>
    <w:rsid w:val="00F2102D"/>
    <w:rsid w:val="00F21A5C"/>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1EA6"/>
    <w:rsid w:val="00F32B5C"/>
    <w:rsid w:val="00F32E74"/>
    <w:rsid w:val="00F32ECE"/>
    <w:rsid w:val="00F330FF"/>
    <w:rsid w:val="00F33795"/>
    <w:rsid w:val="00F33AFB"/>
    <w:rsid w:val="00F3402F"/>
    <w:rsid w:val="00F34104"/>
    <w:rsid w:val="00F3494D"/>
    <w:rsid w:val="00F34DF6"/>
    <w:rsid w:val="00F34EE7"/>
    <w:rsid w:val="00F3515B"/>
    <w:rsid w:val="00F3526B"/>
    <w:rsid w:val="00F3539E"/>
    <w:rsid w:val="00F3551F"/>
    <w:rsid w:val="00F35685"/>
    <w:rsid w:val="00F35A5F"/>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495"/>
    <w:rsid w:val="00F409D4"/>
    <w:rsid w:val="00F40A9C"/>
    <w:rsid w:val="00F40F6F"/>
    <w:rsid w:val="00F412D5"/>
    <w:rsid w:val="00F41860"/>
    <w:rsid w:val="00F41C57"/>
    <w:rsid w:val="00F41E33"/>
    <w:rsid w:val="00F42123"/>
    <w:rsid w:val="00F42353"/>
    <w:rsid w:val="00F42418"/>
    <w:rsid w:val="00F42990"/>
    <w:rsid w:val="00F42AB1"/>
    <w:rsid w:val="00F4310B"/>
    <w:rsid w:val="00F4315C"/>
    <w:rsid w:val="00F432D4"/>
    <w:rsid w:val="00F4334F"/>
    <w:rsid w:val="00F43358"/>
    <w:rsid w:val="00F4351B"/>
    <w:rsid w:val="00F435E7"/>
    <w:rsid w:val="00F43614"/>
    <w:rsid w:val="00F437CB"/>
    <w:rsid w:val="00F4451F"/>
    <w:rsid w:val="00F4482E"/>
    <w:rsid w:val="00F448B0"/>
    <w:rsid w:val="00F448DA"/>
    <w:rsid w:val="00F44BDA"/>
    <w:rsid w:val="00F44D26"/>
    <w:rsid w:val="00F44E06"/>
    <w:rsid w:val="00F451CE"/>
    <w:rsid w:val="00F452D2"/>
    <w:rsid w:val="00F455C5"/>
    <w:rsid w:val="00F456D0"/>
    <w:rsid w:val="00F459D1"/>
    <w:rsid w:val="00F45B5C"/>
    <w:rsid w:val="00F4605D"/>
    <w:rsid w:val="00F460AC"/>
    <w:rsid w:val="00F46117"/>
    <w:rsid w:val="00F46219"/>
    <w:rsid w:val="00F462D3"/>
    <w:rsid w:val="00F464A3"/>
    <w:rsid w:val="00F46E8F"/>
    <w:rsid w:val="00F46F7F"/>
    <w:rsid w:val="00F47187"/>
    <w:rsid w:val="00F479BB"/>
    <w:rsid w:val="00F479C4"/>
    <w:rsid w:val="00F47A6C"/>
    <w:rsid w:val="00F47A99"/>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98E"/>
    <w:rsid w:val="00F53A1F"/>
    <w:rsid w:val="00F53C37"/>
    <w:rsid w:val="00F53EC2"/>
    <w:rsid w:val="00F541FA"/>
    <w:rsid w:val="00F547A6"/>
    <w:rsid w:val="00F547D6"/>
    <w:rsid w:val="00F5494E"/>
    <w:rsid w:val="00F54A34"/>
    <w:rsid w:val="00F55750"/>
    <w:rsid w:val="00F55C57"/>
    <w:rsid w:val="00F55CB3"/>
    <w:rsid w:val="00F55D54"/>
    <w:rsid w:val="00F55E13"/>
    <w:rsid w:val="00F56047"/>
    <w:rsid w:val="00F56420"/>
    <w:rsid w:val="00F56694"/>
    <w:rsid w:val="00F5694F"/>
    <w:rsid w:val="00F57287"/>
    <w:rsid w:val="00F57B54"/>
    <w:rsid w:val="00F57F4E"/>
    <w:rsid w:val="00F60306"/>
    <w:rsid w:val="00F603C5"/>
    <w:rsid w:val="00F60924"/>
    <w:rsid w:val="00F60F6B"/>
    <w:rsid w:val="00F60FD7"/>
    <w:rsid w:val="00F61012"/>
    <w:rsid w:val="00F61048"/>
    <w:rsid w:val="00F6115E"/>
    <w:rsid w:val="00F6138B"/>
    <w:rsid w:val="00F61423"/>
    <w:rsid w:val="00F61A46"/>
    <w:rsid w:val="00F61CB7"/>
    <w:rsid w:val="00F61DC7"/>
    <w:rsid w:val="00F625F1"/>
    <w:rsid w:val="00F62625"/>
    <w:rsid w:val="00F62BB8"/>
    <w:rsid w:val="00F62CC9"/>
    <w:rsid w:val="00F62D85"/>
    <w:rsid w:val="00F63117"/>
    <w:rsid w:val="00F635E4"/>
    <w:rsid w:val="00F6384D"/>
    <w:rsid w:val="00F63C30"/>
    <w:rsid w:val="00F641EA"/>
    <w:rsid w:val="00F6423F"/>
    <w:rsid w:val="00F642AB"/>
    <w:rsid w:val="00F64389"/>
    <w:rsid w:val="00F64A5E"/>
    <w:rsid w:val="00F64BE0"/>
    <w:rsid w:val="00F64CB8"/>
    <w:rsid w:val="00F64FE6"/>
    <w:rsid w:val="00F65116"/>
    <w:rsid w:val="00F65539"/>
    <w:rsid w:val="00F65864"/>
    <w:rsid w:val="00F65A9C"/>
    <w:rsid w:val="00F65CC6"/>
    <w:rsid w:val="00F65D9C"/>
    <w:rsid w:val="00F65E24"/>
    <w:rsid w:val="00F65E60"/>
    <w:rsid w:val="00F666FF"/>
    <w:rsid w:val="00F669E8"/>
    <w:rsid w:val="00F66B40"/>
    <w:rsid w:val="00F66D5B"/>
    <w:rsid w:val="00F66D62"/>
    <w:rsid w:val="00F66E74"/>
    <w:rsid w:val="00F66EC9"/>
    <w:rsid w:val="00F66F7D"/>
    <w:rsid w:val="00F67637"/>
    <w:rsid w:val="00F6795B"/>
    <w:rsid w:val="00F67CC6"/>
    <w:rsid w:val="00F700F8"/>
    <w:rsid w:val="00F7022C"/>
    <w:rsid w:val="00F70414"/>
    <w:rsid w:val="00F7055F"/>
    <w:rsid w:val="00F706E8"/>
    <w:rsid w:val="00F70725"/>
    <w:rsid w:val="00F70837"/>
    <w:rsid w:val="00F70DC1"/>
    <w:rsid w:val="00F71208"/>
    <w:rsid w:val="00F714A1"/>
    <w:rsid w:val="00F714F6"/>
    <w:rsid w:val="00F717CA"/>
    <w:rsid w:val="00F71A2E"/>
    <w:rsid w:val="00F71BB2"/>
    <w:rsid w:val="00F71DDE"/>
    <w:rsid w:val="00F71E31"/>
    <w:rsid w:val="00F72413"/>
    <w:rsid w:val="00F724F5"/>
    <w:rsid w:val="00F7289D"/>
    <w:rsid w:val="00F72DC3"/>
    <w:rsid w:val="00F72F65"/>
    <w:rsid w:val="00F7329E"/>
    <w:rsid w:val="00F73706"/>
    <w:rsid w:val="00F737D6"/>
    <w:rsid w:val="00F73A09"/>
    <w:rsid w:val="00F73F54"/>
    <w:rsid w:val="00F742C9"/>
    <w:rsid w:val="00F74624"/>
    <w:rsid w:val="00F7462C"/>
    <w:rsid w:val="00F74685"/>
    <w:rsid w:val="00F74912"/>
    <w:rsid w:val="00F749C1"/>
    <w:rsid w:val="00F74F46"/>
    <w:rsid w:val="00F74FA0"/>
    <w:rsid w:val="00F7506F"/>
    <w:rsid w:val="00F750B8"/>
    <w:rsid w:val="00F755E8"/>
    <w:rsid w:val="00F7564B"/>
    <w:rsid w:val="00F7564C"/>
    <w:rsid w:val="00F7567E"/>
    <w:rsid w:val="00F756B0"/>
    <w:rsid w:val="00F75A99"/>
    <w:rsid w:val="00F75DF3"/>
    <w:rsid w:val="00F7602C"/>
    <w:rsid w:val="00F760CE"/>
    <w:rsid w:val="00F761F7"/>
    <w:rsid w:val="00F76263"/>
    <w:rsid w:val="00F7646C"/>
    <w:rsid w:val="00F764B3"/>
    <w:rsid w:val="00F7698C"/>
    <w:rsid w:val="00F769EC"/>
    <w:rsid w:val="00F76A7A"/>
    <w:rsid w:val="00F76DAF"/>
    <w:rsid w:val="00F771EB"/>
    <w:rsid w:val="00F77365"/>
    <w:rsid w:val="00F77592"/>
    <w:rsid w:val="00F778BC"/>
    <w:rsid w:val="00F778FA"/>
    <w:rsid w:val="00F77A06"/>
    <w:rsid w:val="00F77B10"/>
    <w:rsid w:val="00F77BF1"/>
    <w:rsid w:val="00F77BF4"/>
    <w:rsid w:val="00F77CA5"/>
    <w:rsid w:val="00F80910"/>
    <w:rsid w:val="00F80A78"/>
    <w:rsid w:val="00F80BA8"/>
    <w:rsid w:val="00F80F87"/>
    <w:rsid w:val="00F810CD"/>
    <w:rsid w:val="00F81171"/>
    <w:rsid w:val="00F816A2"/>
    <w:rsid w:val="00F81E79"/>
    <w:rsid w:val="00F81F8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D9"/>
    <w:rsid w:val="00F855E9"/>
    <w:rsid w:val="00F856FF"/>
    <w:rsid w:val="00F85AA0"/>
    <w:rsid w:val="00F86182"/>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6D1"/>
    <w:rsid w:val="00F92C48"/>
    <w:rsid w:val="00F92E4F"/>
    <w:rsid w:val="00F92F77"/>
    <w:rsid w:val="00F9334F"/>
    <w:rsid w:val="00F93363"/>
    <w:rsid w:val="00F93698"/>
    <w:rsid w:val="00F937A1"/>
    <w:rsid w:val="00F9387B"/>
    <w:rsid w:val="00F9393F"/>
    <w:rsid w:val="00F93A36"/>
    <w:rsid w:val="00F94187"/>
    <w:rsid w:val="00F94247"/>
    <w:rsid w:val="00F942CF"/>
    <w:rsid w:val="00F94867"/>
    <w:rsid w:val="00F94D03"/>
    <w:rsid w:val="00F9515B"/>
    <w:rsid w:val="00F95239"/>
    <w:rsid w:val="00F95E3B"/>
    <w:rsid w:val="00F963CD"/>
    <w:rsid w:val="00F966E2"/>
    <w:rsid w:val="00F96BD4"/>
    <w:rsid w:val="00F96DD6"/>
    <w:rsid w:val="00F97056"/>
    <w:rsid w:val="00F9711E"/>
    <w:rsid w:val="00F97324"/>
    <w:rsid w:val="00F975DA"/>
    <w:rsid w:val="00F978A3"/>
    <w:rsid w:val="00F97C78"/>
    <w:rsid w:val="00F97F21"/>
    <w:rsid w:val="00FA041A"/>
    <w:rsid w:val="00FA06D8"/>
    <w:rsid w:val="00FA072A"/>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E2C"/>
    <w:rsid w:val="00FA3F5F"/>
    <w:rsid w:val="00FA3FB1"/>
    <w:rsid w:val="00FA44DC"/>
    <w:rsid w:val="00FA460A"/>
    <w:rsid w:val="00FA47B5"/>
    <w:rsid w:val="00FA48CA"/>
    <w:rsid w:val="00FA56B2"/>
    <w:rsid w:val="00FA575A"/>
    <w:rsid w:val="00FA5AB3"/>
    <w:rsid w:val="00FA61EC"/>
    <w:rsid w:val="00FA63E9"/>
    <w:rsid w:val="00FA64E0"/>
    <w:rsid w:val="00FA6507"/>
    <w:rsid w:val="00FA6596"/>
    <w:rsid w:val="00FA6907"/>
    <w:rsid w:val="00FA6A35"/>
    <w:rsid w:val="00FA6BC3"/>
    <w:rsid w:val="00FA760C"/>
    <w:rsid w:val="00FA7617"/>
    <w:rsid w:val="00FA7757"/>
    <w:rsid w:val="00FA7ACF"/>
    <w:rsid w:val="00FA7F1E"/>
    <w:rsid w:val="00FA7F8B"/>
    <w:rsid w:val="00FB009E"/>
    <w:rsid w:val="00FB00FF"/>
    <w:rsid w:val="00FB01F8"/>
    <w:rsid w:val="00FB0679"/>
    <w:rsid w:val="00FB09DC"/>
    <w:rsid w:val="00FB1111"/>
    <w:rsid w:val="00FB1154"/>
    <w:rsid w:val="00FB1537"/>
    <w:rsid w:val="00FB1A88"/>
    <w:rsid w:val="00FB1E06"/>
    <w:rsid w:val="00FB1E88"/>
    <w:rsid w:val="00FB2415"/>
    <w:rsid w:val="00FB259D"/>
    <w:rsid w:val="00FB27E8"/>
    <w:rsid w:val="00FB2B74"/>
    <w:rsid w:val="00FB2CEA"/>
    <w:rsid w:val="00FB2D43"/>
    <w:rsid w:val="00FB2DB1"/>
    <w:rsid w:val="00FB2E63"/>
    <w:rsid w:val="00FB3170"/>
    <w:rsid w:val="00FB34D2"/>
    <w:rsid w:val="00FB4038"/>
    <w:rsid w:val="00FB43E3"/>
    <w:rsid w:val="00FB453E"/>
    <w:rsid w:val="00FB4626"/>
    <w:rsid w:val="00FB46DE"/>
    <w:rsid w:val="00FB50FD"/>
    <w:rsid w:val="00FB51EF"/>
    <w:rsid w:val="00FB52B2"/>
    <w:rsid w:val="00FB58CB"/>
    <w:rsid w:val="00FB5B76"/>
    <w:rsid w:val="00FB5BF9"/>
    <w:rsid w:val="00FB5E3E"/>
    <w:rsid w:val="00FB5FC4"/>
    <w:rsid w:val="00FB6004"/>
    <w:rsid w:val="00FB625E"/>
    <w:rsid w:val="00FB6268"/>
    <w:rsid w:val="00FB6644"/>
    <w:rsid w:val="00FB6D0E"/>
    <w:rsid w:val="00FB6EAF"/>
    <w:rsid w:val="00FB6FEB"/>
    <w:rsid w:val="00FB74C2"/>
    <w:rsid w:val="00FB7702"/>
    <w:rsid w:val="00FB7B9D"/>
    <w:rsid w:val="00FB7BA8"/>
    <w:rsid w:val="00FC01D4"/>
    <w:rsid w:val="00FC0470"/>
    <w:rsid w:val="00FC05CC"/>
    <w:rsid w:val="00FC0E18"/>
    <w:rsid w:val="00FC0F87"/>
    <w:rsid w:val="00FC1202"/>
    <w:rsid w:val="00FC1579"/>
    <w:rsid w:val="00FC1995"/>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6A5"/>
    <w:rsid w:val="00FC7705"/>
    <w:rsid w:val="00FC7844"/>
    <w:rsid w:val="00FC78C5"/>
    <w:rsid w:val="00FC7941"/>
    <w:rsid w:val="00FD0205"/>
    <w:rsid w:val="00FD03B0"/>
    <w:rsid w:val="00FD0AA4"/>
    <w:rsid w:val="00FD0FC9"/>
    <w:rsid w:val="00FD1836"/>
    <w:rsid w:val="00FD19BD"/>
    <w:rsid w:val="00FD1A55"/>
    <w:rsid w:val="00FD1B3F"/>
    <w:rsid w:val="00FD1CC4"/>
    <w:rsid w:val="00FD23EB"/>
    <w:rsid w:val="00FD2A76"/>
    <w:rsid w:val="00FD37D4"/>
    <w:rsid w:val="00FD3BE2"/>
    <w:rsid w:val="00FD3D08"/>
    <w:rsid w:val="00FD3DCC"/>
    <w:rsid w:val="00FD429A"/>
    <w:rsid w:val="00FD4389"/>
    <w:rsid w:val="00FD475E"/>
    <w:rsid w:val="00FD4812"/>
    <w:rsid w:val="00FD49A4"/>
    <w:rsid w:val="00FD5A36"/>
    <w:rsid w:val="00FD5B53"/>
    <w:rsid w:val="00FD6368"/>
    <w:rsid w:val="00FD6A96"/>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41C"/>
    <w:rsid w:val="00FE268E"/>
    <w:rsid w:val="00FE26B3"/>
    <w:rsid w:val="00FE27FD"/>
    <w:rsid w:val="00FE2E47"/>
    <w:rsid w:val="00FE30A8"/>
    <w:rsid w:val="00FE3628"/>
    <w:rsid w:val="00FE3AFF"/>
    <w:rsid w:val="00FE3BF4"/>
    <w:rsid w:val="00FE40BD"/>
    <w:rsid w:val="00FE4977"/>
    <w:rsid w:val="00FE4D2E"/>
    <w:rsid w:val="00FE4F18"/>
    <w:rsid w:val="00FE51FB"/>
    <w:rsid w:val="00FE5335"/>
    <w:rsid w:val="00FE5407"/>
    <w:rsid w:val="00FE5A84"/>
    <w:rsid w:val="00FE5E54"/>
    <w:rsid w:val="00FE5F53"/>
    <w:rsid w:val="00FE647B"/>
    <w:rsid w:val="00FE67EE"/>
    <w:rsid w:val="00FE6C7A"/>
    <w:rsid w:val="00FE7471"/>
    <w:rsid w:val="00FE7BCB"/>
    <w:rsid w:val="00FF063C"/>
    <w:rsid w:val="00FF063E"/>
    <w:rsid w:val="00FF0987"/>
    <w:rsid w:val="00FF0D71"/>
    <w:rsid w:val="00FF0DFB"/>
    <w:rsid w:val="00FF11DD"/>
    <w:rsid w:val="00FF1704"/>
    <w:rsid w:val="00FF17A4"/>
    <w:rsid w:val="00FF1DBB"/>
    <w:rsid w:val="00FF2301"/>
    <w:rsid w:val="00FF23B0"/>
    <w:rsid w:val="00FF25D6"/>
    <w:rsid w:val="00FF2889"/>
    <w:rsid w:val="00FF2B24"/>
    <w:rsid w:val="00FF2C83"/>
    <w:rsid w:val="00FF2D54"/>
    <w:rsid w:val="00FF2D89"/>
    <w:rsid w:val="00FF2DC8"/>
    <w:rsid w:val="00FF3175"/>
    <w:rsid w:val="00FF323A"/>
    <w:rsid w:val="00FF327A"/>
    <w:rsid w:val="00FF34FD"/>
    <w:rsid w:val="00FF3713"/>
    <w:rsid w:val="00FF37C9"/>
    <w:rsid w:val="00FF3C0B"/>
    <w:rsid w:val="00FF3E45"/>
    <w:rsid w:val="00FF3FB8"/>
    <w:rsid w:val="00FF449D"/>
    <w:rsid w:val="00FF4686"/>
    <w:rsid w:val="00FF4A07"/>
    <w:rsid w:val="00FF4DF2"/>
    <w:rsid w:val="00FF4FA8"/>
    <w:rsid w:val="00FF5E8F"/>
    <w:rsid w:val="00FF5FE1"/>
    <w:rsid w:val="00FF6349"/>
    <w:rsid w:val="00FF6363"/>
    <w:rsid w:val="00FF6666"/>
    <w:rsid w:val="00FF66D4"/>
    <w:rsid w:val="00FF6D33"/>
    <w:rsid w:val="00FF71FA"/>
    <w:rsid w:val="00FF734C"/>
    <w:rsid w:val="00FF7729"/>
    <w:rsid w:val="00FF7849"/>
    <w:rsid w:val="00FF79AC"/>
    <w:rsid w:val="00FF7C9E"/>
    <w:rsid w:val="00FF7E7B"/>
    <w:rsid w:val="00FF7EBD"/>
    <w:rsid w:val="0110DE36"/>
    <w:rsid w:val="021E0D6A"/>
    <w:rsid w:val="03BAC039"/>
    <w:rsid w:val="06222079"/>
    <w:rsid w:val="07977CCC"/>
    <w:rsid w:val="083F8A3A"/>
    <w:rsid w:val="0A0FF6F2"/>
    <w:rsid w:val="0AA6C989"/>
    <w:rsid w:val="0BF64BA1"/>
    <w:rsid w:val="101CA570"/>
    <w:rsid w:val="1178F768"/>
    <w:rsid w:val="119394B9"/>
    <w:rsid w:val="12D2DB0D"/>
    <w:rsid w:val="13BEC6BE"/>
    <w:rsid w:val="13EB357E"/>
    <w:rsid w:val="149615DE"/>
    <w:rsid w:val="17F2D0B4"/>
    <w:rsid w:val="1A57DE6D"/>
    <w:rsid w:val="1B7C13EF"/>
    <w:rsid w:val="1D65A904"/>
    <w:rsid w:val="23428944"/>
    <w:rsid w:val="25BBF3DB"/>
    <w:rsid w:val="297B08BB"/>
    <w:rsid w:val="2D765E33"/>
    <w:rsid w:val="2E7700B4"/>
    <w:rsid w:val="2FA5705A"/>
    <w:rsid w:val="30EF70A9"/>
    <w:rsid w:val="32F53C30"/>
    <w:rsid w:val="338EA18E"/>
    <w:rsid w:val="33D11CA7"/>
    <w:rsid w:val="36BAD033"/>
    <w:rsid w:val="38EDAAC3"/>
    <w:rsid w:val="39991A0B"/>
    <w:rsid w:val="3B14AFD9"/>
    <w:rsid w:val="3B7DF84F"/>
    <w:rsid w:val="3D678D64"/>
    <w:rsid w:val="3FC28461"/>
    <w:rsid w:val="3FEF3332"/>
    <w:rsid w:val="40085B8F"/>
    <w:rsid w:val="40ABE67B"/>
    <w:rsid w:val="421F7435"/>
    <w:rsid w:val="446BCA04"/>
    <w:rsid w:val="452033B7"/>
    <w:rsid w:val="4541200E"/>
    <w:rsid w:val="4631C5E5"/>
    <w:rsid w:val="4652DC9F"/>
    <w:rsid w:val="48B96BB3"/>
    <w:rsid w:val="4A517068"/>
    <w:rsid w:val="4EAD4E9A"/>
    <w:rsid w:val="4EB04B97"/>
    <w:rsid w:val="4F0F84DA"/>
    <w:rsid w:val="50AB553B"/>
    <w:rsid w:val="52C5D91C"/>
    <w:rsid w:val="543D060A"/>
    <w:rsid w:val="565D7CE0"/>
    <w:rsid w:val="575A2480"/>
    <w:rsid w:val="585E7DFB"/>
    <w:rsid w:val="592B986B"/>
    <w:rsid w:val="59383641"/>
    <w:rsid w:val="5A4592FE"/>
    <w:rsid w:val="5A5A2507"/>
    <w:rsid w:val="5A9FFC35"/>
    <w:rsid w:val="5AEB3527"/>
    <w:rsid w:val="5B8438AB"/>
    <w:rsid w:val="5B87870B"/>
    <w:rsid w:val="5C589E25"/>
    <w:rsid w:val="5CCE972D"/>
    <w:rsid w:val="5CD29F2D"/>
    <w:rsid w:val="602FCA69"/>
    <w:rsid w:val="641C2243"/>
    <w:rsid w:val="64275148"/>
    <w:rsid w:val="68935FB1"/>
    <w:rsid w:val="68BB5013"/>
    <w:rsid w:val="69B90FBB"/>
    <w:rsid w:val="6AB42C82"/>
    <w:rsid w:val="6D7F7E9D"/>
    <w:rsid w:val="6DA7E993"/>
    <w:rsid w:val="6DAC8CAA"/>
    <w:rsid w:val="6E8C80DE"/>
    <w:rsid w:val="7346C9A4"/>
    <w:rsid w:val="74329F11"/>
    <w:rsid w:val="769F9528"/>
    <w:rsid w:val="776A3FD3"/>
    <w:rsid w:val="78428ECC"/>
    <w:rsid w:val="7955CAC5"/>
    <w:rsid w:val="7BB812AE"/>
    <w:rsid w:val="7C110225"/>
    <w:rsid w:val="7D055477"/>
    <w:rsid w:val="7F750D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AC55FC58-E6B2-4ED3-8704-7199C9C2B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FF7"/>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20"/>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link w:val="Heading5Char"/>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qFormat/>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next w:val="Normal"/>
    <w:link w:val="CaptionChar1"/>
    <w:uiPriority w:val="35"/>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uiPriority w:val="35"/>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Caption Char2 Char,Caption Char Char Char Char,Caption Char Char1 Char1,fig and tbl Char"/>
    <w:uiPriority w:val="35"/>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1"/>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2"/>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3"/>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列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4"/>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4"/>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4"/>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4"/>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 w:type="character" w:customStyle="1" w:styleId="msoins0">
    <w:name w:val="msoins"/>
    <w:basedOn w:val="DefaultParagraphFont"/>
    <w:rsid w:val="00DA3874"/>
  </w:style>
  <w:style w:type="paragraph" w:customStyle="1" w:styleId="xmsonormal">
    <w:name w:val="x_msonormal"/>
    <w:basedOn w:val="Normal"/>
    <w:qFormat/>
    <w:rsid w:val="00E92A3D"/>
    <w:pPr>
      <w:spacing w:after="0"/>
    </w:pPr>
    <w:rPr>
      <w:rFonts w:ascii="Calibri" w:eastAsia="Calibri" w:hAnsi="Calibri" w:cs="Calibri"/>
      <w:sz w:val="22"/>
      <w:szCs w:val="22"/>
    </w:rPr>
  </w:style>
  <w:style w:type="numbering" w:customStyle="1" w:styleId="StyleBulletedSymbolsymbolLeft025Hanging0251">
    <w:name w:val="Style Bulleted Symbol (symbol) Left:  0.25&quot; Hanging:  0.25&quot;1"/>
    <w:basedOn w:val="NoList"/>
    <w:rsid w:val="00E92A3D"/>
    <w:pPr>
      <w:numPr>
        <w:numId w:val="16"/>
      </w:numPr>
    </w:pPr>
  </w:style>
  <w:style w:type="paragraph" w:customStyle="1" w:styleId="xxxmsolistparagraph">
    <w:name w:val="x_xxmsolistparagraph"/>
    <w:basedOn w:val="Normal"/>
    <w:uiPriority w:val="99"/>
    <w:rsid w:val="001E2FE4"/>
    <w:pPr>
      <w:spacing w:after="0"/>
      <w:ind w:left="800"/>
      <w:jc w:val="both"/>
    </w:pPr>
    <w:rPr>
      <w:rFonts w:ascii="Calibri" w:eastAsia="SimSun" w:hAnsi="Calibri" w:cs="Calibri"/>
      <w:sz w:val="21"/>
      <w:szCs w:val="21"/>
      <w:lang w:eastAsia="zh-CN"/>
    </w:rPr>
  </w:style>
  <w:style w:type="paragraph" w:customStyle="1" w:styleId="Agreement">
    <w:name w:val="Agreement"/>
    <w:basedOn w:val="Normal"/>
    <w:next w:val="Doc-text2"/>
    <w:uiPriority w:val="99"/>
    <w:qFormat/>
    <w:rsid w:val="00521527"/>
    <w:pPr>
      <w:numPr>
        <w:numId w:val="17"/>
      </w:numPr>
      <w:spacing w:before="60" w:after="0"/>
    </w:pPr>
    <w:rPr>
      <w:rFonts w:ascii="Arial" w:hAnsi="Arial"/>
      <w:b/>
      <w:szCs w:val="24"/>
      <w:lang w:val="en-GB" w:eastAsia="en-GB"/>
    </w:rPr>
  </w:style>
  <w:style w:type="character" w:customStyle="1" w:styleId="markedcontent">
    <w:name w:val="markedcontent"/>
    <w:basedOn w:val="DefaultParagraphFont"/>
    <w:rsid w:val="008D30A4"/>
  </w:style>
  <w:style w:type="character" w:customStyle="1" w:styleId="ListParagraphChar1">
    <w:name w:val="List Paragraph Char1"/>
    <w:uiPriority w:val="34"/>
    <w:qFormat/>
    <w:rsid w:val="00AC48A0"/>
    <w:rPr>
      <w:rFonts w:ascii="Times New Roman" w:eastAsia="MS Gothic" w:hAnsi="Times New Roman"/>
      <w:sz w:val="24"/>
      <w:lang w:val="en-GB" w:eastAsia="ja-JP"/>
    </w:rPr>
  </w:style>
  <w:style w:type="paragraph" w:customStyle="1" w:styleId="proposal">
    <w:name w:val="proposal"/>
    <w:basedOn w:val="BodyText"/>
    <w:next w:val="Normal"/>
    <w:qFormat/>
    <w:rsid w:val="008444B8"/>
    <w:pPr>
      <w:numPr>
        <w:numId w:val="30"/>
      </w:numPr>
      <w:spacing w:beforeLines="50" w:before="50" w:afterLines="50" w:after="50"/>
      <w:jc w:val="both"/>
    </w:pPr>
    <w:rPr>
      <w:rFonts w:eastAsia="SimSun"/>
      <w:b/>
      <w:lang w:val="en-US" w:eastAsia="zh-CN"/>
    </w:rPr>
  </w:style>
  <w:style w:type="character" w:customStyle="1" w:styleId="contentpasted1">
    <w:name w:val="contentpasted1"/>
    <w:basedOn w:val="DefaultParagraphFont"/>
    <w:rsid w:val="00197079"/>
  </w:style>
  <w:style w:type="character" w:customStyle="1" w:styleId="Heading5Char">
    <w:name w:val="Heading 5 Char"/>
    <w:aliases w:val="H5 Char,h5 Char,Heading5 Char"/>
    <w:basedOn w:val="DefaultParagraphFont"/>
    <w:link w:val="Heading5"/>
    <w:qFormat/>
    <w:rsid w:val="00F975D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299967841">
      <w:bodyDiv w:val="1"/>
      <w:marLeft w:val="0"/>
      <w:marRight w:val="0"/>
      <w:marTop w:val="0"/>
      <w:marBottom w:val="0"/>
      <w:divBdr>
        <w:top w:val="none" w:sz="0" w:space="0" w:color="auto"/>
        <w:left w:val="none" w:sz="0" w:space="0" w:color="auto"/>
        <w:bottom w:val="none" w:sz="0" w:space="0" w:color="auto"/>
        <w:right w:val="none" w:sz="0" w:space="0" w:color="auto"/>
      </w:divBdr>
      <w:divsChild>
        <w:div w:id="405961447">
          <w:marLeft w:val="446"/>
          <w:marRight w:val="0"/>
          <w:marTop w:val="0"/>
          <w:marBottom w:val="0"/>
          <w:divBdr>
            <w:top w:val="none" w:sz="0" w:space="0" w:color="auto"/>
            <w:left w:val="none" w:sz="0" w:space="0" w:color="auto"/>
            <w:bottom w:val="none" w:sz="0" w:space="0" w:color="auto"/>
            <w:right w:val="none" w:sz="0" w:space="0" w:color="auto"/>
          </w:divBdr>
        </w:div>
      </w:divsChild>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0764854">
      <w:bodyDiv w:val="1"/>
      <w:marLeft w:val="0"/>
      <w:marRight w:val="0"/>
      <w:marTop w:val="0"/>
      <w:marBottom w:val="0"/>
      <w:divBdr>
        <w:top w:val="none" w:sz="0" w:space="0" w:color="auto"/>
        <w:left w:val="none" w:sz="0" w:space="0" w:color="auto"/>
        <w:bottom w:val="none" w:sz="0" w:space="0" w:color="auto"/>
        <w:right w:val="none" w:sz="0" w:space="0" w:color="auto"/>
      </w:divBdr>
      <w:divsChild>
        <w:div w:id="1118527942">
          <w:marLeft w:val="446"/>
          <w:marRight w:val="0"/>
          <w:marTop w:val="0"/>
          <w:marBottom w:val="0"/>
          <w:divBdr>
            <w:top w:val="none" w:sz="0" w:space="0" w:color="auto"/>
            <w:left w:val="none" w:sz="0" w:space="0" w:color="auto"/>
            <w:bottom w:val="none" w:sz="0" w:space="0" w:color="auto"/>
            <w:right w:val="none" w:sz="0" w:space="0" w:color="auto"/>
          </w:divBdr>
        </w:div>
        <w:div w:id="1400321319">
          <w:marLeft w:val="446"/>
          <w:marRight w:val="0"/>
          <w:marTop w:val="0"/>
          <w:marBottom w:val="0"/>
          <w:divBdr>
            <w:top w:val="none" w:sz="0" w:space="0" w:color="auto"/>
            <w:left w:val="none" w:sz="0" w:space="0" w:color="auto"/>
            <w:bottom w:val="none" w:sz="0" w:space="0" w:color="auto"/>
            <w:right w:val="none" w:sz="0" w:space="0" w:color="auto"/>
          </w:divBdr>
        </w:div>
      </w:divsChild>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4722215">
      <w:bodyDiv w:val="1"/>
      <w:marLeft w:val="0"/>
      <w:marRight w:val="0"/>
      <w:marTop w:val="0"/>
      <w:marBottom w:val="0"/>
      <w:divBdr>
        <w:top w:val="none" w:sz="0" w:space="0" w:color="auto"/>
        <w:left w:val="none" w:sz="0" w:space="0" w:color="auto"/>
        <w:bottom w:val="none" w:sz="0" w:space="0" w:color="auto"/>
        <w:right w:val="none" w:sz="0" w:space="0" w:color="auto"/>
      </w:divBdr>
      <w:divsChild>
        <w:div w:id="1356229804">
          <w:marLeft w:val="446"/>
          <w:marRight w:val="0"/>
          <w:marTop w:val="0"/>
          <w:marBottom w:val="0"/>
          <w:divBdr>
            <w:top w:val="none" w:sz="0" w:space="0" w:color="auto"/>
            <w:left w:val="none" w:sz="0" w:space="0" w:color="auto"/>
            <w:bottom w:val="none" w:sz="0" w:space="0" w:color="auto"/>
            <w:right w:val="none" w:sz="0" w:space="0" w:color="auto"/>
          </w:divBdr>
        </w:div>
      </w:divsChild>
    </w:div>
    <w:div w:id="650409518">
      <w:bodyDiv w:val="1"/>
      <w:marLeft w:val="0"/>
      <w:marRight w:val="0"/>
      <w:marTop w:val="0"/>
      <w:marBottom w:val="0"/>
      <w:divBdr>
        <w:top w:val="none" w:sz="0" w:space="0" w:color="auto"/>
        <w:left w:val="none" w:sz="0" w:space="0" w:color="auto"/>
        <w:bottom w:val="none" w:sz="0" w:space="0" w:color="auto"/>
        <w:right w:val="none" w:sz="0" w:space="0" w:color="auto"/>
      </w:divBdr>
    </w:div>
    <w:div w:id="714430992">
      <w:bodyDiv w:val="1"/>
      <w:marLeft w:val="0"/>
      <w:marRight w:val="0"/>
      <w:marTop w:val="0"/>
      <w:marBottom w:val="0"/>
      <w:divBdr>
        <w:top w:val="none" w:sz="0" w:space="0" w:color="auto"/>
        <w:left w:val="none" w:sz="0" w:space="0" w:color="auto"/>
        <w:bottom w:val="none" w:sz="0" w:space="0" w:color="auto"/>
        <w:right w:val="none" w:sz="0" w:space="0" w:color="auto"/>
      </w:divBdr>
    </w:div>
    <w:div w:id="720322280">
      <w:bodyDiv w:val="1"/>
      <w:marLeft w:val="0"/>
      <w:marRight w:val="0"/>
      <w:marTop w:val="0"/>
      <w:marBottom w:val="0"/>
      <w:divBdr>
        <w:top w:val="none" w:sz="0" w:space="0" w:color="auto"/>
        <w:left w:val="none" w:sz="0" w:space="0" w:color="auto"/>
        <w:bottom w:val="none" w:sz="0" w:space="0" w:color="auto"/>
        <w:right w:val="none" w:sz="0" w:space="0" w:color="auto"/>
      </w:divBdr>
      <w:divsChild>
        <w:div w:id="888108672">
          <w:marLeft w:val="1166"/>
          <w:marRight w:val="0"/>
          <w:marTop w:val="0"/>
          <w:marBottom w:val="0"/>
          <w:divBdr>
            <w:top w:val="none" w:sz="0" w:space="0" w:color="auto"/>
            <w:left w:val="none" w:sz="0" w:space="0" w:color="auto"/>
            <w:bottom w:val="none" w:sz="0" w:space="0" w:color="auto"/>
            <w:right w:val="none" w:sz="0" w:space="0" w:color="auto"/>
          </w:divBdr>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4147488">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30125199">
      <w:bodyDiv w:val="1"/>
      <w:marLeft w:val="0"/>
      <w:marRight w:val="0"/>
      <w:marTop w:val="0"/>
      <w:marBottom w:val="0"/>
      <w:divBdr>
        <w:top w:val="none" w:sz="0" w:space="0" w:color="auto"/>
        <w:left w:val="none" w:sz="0" w:space="0" w:color="auto"/>
        <w:bottom w:val="none" w:sz="0" w:space="0" w:color="auto"/>
        <w:right w:val="none" w:sz="0" w:space="0" w:color="auto"/>
      </w:divBdr>
      <w:divsChild>
        <w:div w:id="547373541">
          <w:marLeft w:val="1166"/>
          <w:marRight w:val="0"/>
          <w:marTop w:val="60"/>
          <w:marBottom w:val="60"/>
          <w:divBdr>
            <w:top w:val="none" w:sz="0" w:space="0" w:color="auto"/>
            <w:left w:val="none" w:sz="0" w:space="0" w:color="auto"/>
            <w:bottom w:val="none" w:sz="0" w:space="0" w:color="auto"/>
            <w:right w:val="none" w:sz="0" w:space="0" w:color="auto"/>
          </w:divBdr>
        </w:div>
        <w:div w:id="1243560825">
          <w:marLeft w:val="1800"/>
          <w:marRight w:val="0"/>
          <w:marTop w:val="60"/>
          <w:marBottom w:val="60"/>
          <w:divBdr>
            <w:top w:val="none" w:sz="0" w:space="0" w:color="auto"/>
            <w:left w:val="none" w:sz="0" w:space="0" w:color="auto"/>
            <w:bottom w:val="none" w:sz="0" w:space="0" w:color="auto"/>
            <w:right w:val="none" w:sz="0" w:space="0" w:color="auto"/>
          </w:divBdr>
        </w:div>
        <w:div w:id="1513373172">
          <w:marLeft w:val="1800"/>
          <w:marRight w:val="0"/>
          <w:marTop w:val="60"/>
          <w:marBottom w:val="60"/>
          <w:divBdr>
            <w:top w:val="none" w:sz="0" w:space="0" w:color="auto"/>
            <w:left w:val="none" w:sz="0" w:space="0" w:color="auto"/>
            <w:bottom w:val="none" w:sz="0" w:space="0" w:color="auto"/>
            <w:right w:val="none" w:sz="0" w:space="0" w:color="auto"/>
          </w:divBdr>
        </w:div>
        <w:div w:id="1821654070">
          <w:marLeft w:val="1166"/>
          <w:marRight w:val="0"/>
          <w:marTop w:val="60"/>
          <w:marBottom w:val="60"/>
          <w:divBdr>
            <w:top w:val="none" w:sz="0" w:space="0" w:color="auto"/>
            <w:left w:val="none" w:sz="0" w:space="0" w:color="auto"/>
            <w:bottom w:val="none" w:sz="0" w:space="0" w:color="auto"/>
            <w:right w:val="none" w:sz="0" w:space="0" w:color="auto"/>
          </w:divBdr>
        </w:div>
      </w:divsChild>
    </w:div>
    <w:div w:id="1225139172">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07793485">
      <w:bodyDiv w:val="1"/>
      <w:marLeft w:val="0"/>
      <w:marRight w:val="0"/>
      <w:marTop w:val="0"/>
      <w:marBottom w:val="0"/>
      <w:divBdr>
        <w:top w:val="none" w:sz="0" w:space="0" w:color="auto"/>
        <w:left w:val="none" w:sz="0" w:space="0" w:color="auto"/>
        <w:bottom w:val="none" w:sz="0" w:space="0" w:color="auto"/>
        <w:right w:val="none" w:sz="0" w:space="0" w:color="auto"/>
      </w:divBdr>
      <w:divsChild>
        <w:div w:id="598178340">
          <w:marLeft w:val="446"/>
          <w:marRight w:val="0"/>
          <w:marTop w:val="0"/>
          <w:marBottom w:val="0"/>
          <w:divBdr>
            <w:top w:val="none" w:sz="0" w:space="0" w:color="auto"/>
            <w:left w:val="none" w:sz="0" w:space="0" w:color="auto"/>
            <w:bottom w:val="none" w:sz="0" w:space="0" w:color="auto"/>
            <w:right w:val="none" w:sz="0" w:space="0" w:color="auto"/>
          </w:divBdr>
        </w:div>
        <w:div w:id="614554390">
          <w:marLeft w:val="446"/>
          <w:marRight w:val="0"/>
          <w:marTop w:val="0"/>
          <w:marBottom w:val="0"/>
          <w:divBdr>
            <w:top w:val="none" w:sz="0" w:space="0" w:color="auto"/>
            <w:left w:val="none" w:sz="0" w:space="0" w:color="auto"/>
            <w:bottom w:val="none" w:sz="0" w:space="0" w:color="auto"/>
            <w:right w:val="none" w:sz="0" w:space="0" w:color="auto"/>
          </w:divBdr>
        </w:div>
        <w:div w:id="1927886123">
          <w:marLeft w:val="446"/>
          <w:marRight w:val="0"/>
          <w:marTop w:val="0"/>
          <w:marBottom w:val="0"/>
          <w:divBdr>
            <w:top w:val="none" w:sz="0" w:space="0" w:color="auto"/>
            <w:left w:val="none" w:sz="0" w:space="0" w:color="auto"/>
            <w:bottom w:val="none" w:sz="0" w:space="0" w:color="auto"/>
            <w:right w:val="none" w:sz="0" w:space="0" w:color="auto"/>
          </w:divBdr>
        </w:div>
      </w:divsChild>
    </w:div>
    <w:div w:id="1537697028">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6015804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12420186">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18143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문서" ma:contentTypeID="0x010100EA149618D6F33B499624AB96B55FF69F" ma:contentTypeVersion="4" ma:contentTypeDescription="새 문서를 만듭니다." ma:contentTypeScope="" ma:versionID="f2f0a7ad6c5b5ca7aa855b0593516ce4">
  <xsd:schema xmlns:xsd="http://www.w3.org/2001/XMLSchema" xmlns:xs="http://www.w3.org/2001/XMLSchema" xmlns:p="http://schemas.microsoft.com/office/2006/metadata/properties" xmlns:ns2="e932ef6a-5cd6-4bb8-b338-9dd49c2d2fe3" targetNamespace="http://schemas.microsoft.com/office/2006/metadata/properties" ma:root="true" ma:fieldsID="7a3e7e6a62f505a36d00d7773856e8db" ns2:_="">
    <xsd:import namespace="e932ef6a-5cd6-4bb8-b338-9dd49c2d2f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32ef6a-5cd6-4bb8-b338-9dd49c2d2f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A0294-6C9E-4CC7-9354-F04242AD70B3}">
  <ds:schemaRefs>
    <ds:schemaRef ds:uri="http://schemas.microsoft.com/sharepoint/v3/contenttype/forms"/>
  </ds:schemaRefs>
</ds:datastoreItem>
</file>

<file path=customXml/itemProps2.xml><?xml version="1.0" encoding="utf-8"?>
<ds:datastoreItem xmlns:ds="http://schemas.openxmlformats.org/officeDocument/2006/customXml" ds:itemID="{E4CC06AA-04E2-4473-A54D-389222B5749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F0B88F-1A6A-4D24-906B-3AF0CAB3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32ef6a-5cd6-4bb8-b338-9dd49c2d2f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7886B0-84AB-43F0-873D-97C4962E9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360</TotalTime>
  <Pages>11</Pages>
  <Words>3872</Words>
  <Characters>22076</Characters>
  <Application>Microsoft Office Word</Application>
  <DocSecurity>0</DocSecurity>
  <Lines>183</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25897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Emad</cp:lastModifiedBy>
  <cp:revision>20</cp:revision>
  <cp:lastPrinted>2010-03-24T01:20:00Z</cp:lastPrinted>
  <dcterms:created xsi:type="dcterms:W3CDTF">2023-09-27T20:46:00Z</dcterms:created>
  <dcterms:modified xsi:type="dcterms:W3CDTF">2023-11-02T19:37:00Z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ContentTypeId">
    <vt:lpwstr>0x010100EA149618D6F33B499624AB96B55FF69F</vt:lpwstr>
  </property>
</Properties>
</file>